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C9930" w14:textId="45EB6D93" w:rsidR="003D091B" w:rsidRDefault="00075AFA" w:rsidP="004F20B4">
      <w:pPr>
        <w:pStyle w:val="Overskrift1"/>
        <w:spacing w:before="200"/>
      </w:pPr>
      <w:r>
        <w:t xml:space="preserve">Tilbudsvedlegg </w:t>
      </w:r>
      <w:r w:rsidR="00C72E77">
        <w:t>3</w:t>
      </w:r>
      <w:r w:rsidR="00772353">
        <w:t>a</w:t>
      </w:r>
      <w:r>
        <w:t xml:space="preserve"> </w:t>
      </w:r>
      <w:r w:rsidR="00180AE1">
        <w:t>–</w:t>
      </w:r>
      <w:r>
        <w:t xml:space="preserve"> </w:t>
      </w:r>
      <w:r w:rsidR="000673D6">
        <w:t>Tilbudt personell</w:t>
      </w:r>
    </w:p>
    <w:p w14:paraId="4E6788DB" w14:textId="61B1E513" w:rsidR="00022F90" w:rsidRDefault="00772353" w:rsidP="00022F90">
      <w:r>
        <w:t>Tilbudt personell skal oppgis i henhold til tabell 1. Det er viktig at alle nøkkelroller i oppdraget er oppgitt og kan ses i sammenheng med leverandørens oppdragsspesifikasjon forøvrig. Tilbyder må angi ca. antall ukeverk per år for den enkelte oppgave personen skal bidra på.</w:t>
      </w:r>
    </w:p>
    <w:p w14:paraId="6714622B" w14:textId="77777777" w:rsidR="00772353" w:rsidRDefault="00772353" w:rsidP="00022F90">
      <w:pPr>
        <w:rPr>
          <w:rFonts w:ascii="Open Sans" w:eastAsiaTheme="minorHAnsi" w:hAnsi="Open Sans" w:cs="Open Sans"/>
          <w:lang w:eastAsia="en-US"/>
        </w:rPr>
      </w:pPr>
    </w:p>
    <w:p w14:paraId="173C0152" w14:textId="529170D9" w:rsidR="008A2295" w:rsidRDefault="000D502B" w:rsidP="008A2295">
      <w:pPr>
        <w:spacing w:after="60" w:line="240" w:lineRule="auto"/>
        <w:rPr>
          <w:rFonts w:cstheme="minorHAnsi"/>
        </w:rPr>
      </w:pPr>
      <w:r w:rsidRPr="008A2295">
        <w:t>Tilbyder skal fylle ut navn, arbeidsgiver (firma)</w:t>
      </w:r>
      <w:r w:rsidR="00204DA8">
        <w:t xml:space="preserve">, oppnådd grad </w:t>
      </w:r>
      <w:r w:rsidRPr="008A2295">
        <w:t xml:space="preserve">og </w:t>
      </w:r>
      <w:r w:rsidR="008130D4">
        <w:t>oppgave</w:t>
      </w:r>
      <w:r w:rsidR="008A2295" w:rsidRPr="008A2295">
        <w:t xml:space="preserve"> i prosjektet</w:t>
      </w:r>
      <w:r w:rsidR="00DE0C71">
        <w:t xml:space="preserve"> (rullegardin) og </w:t>
      </w:r>
      <w:r w:rsidR="00AB023D">
        <w:t>fagområde (rullegardin)</w:t>
      </w:r>
      <w:r w:rsidR="008A2295" w:rsidRPr="008A2295">
        <w:t xml:space="preserve"> for alle personer i oppdraget. </w:t>
      </w:r>
      <w:r w:rsidR="00041953">
        <w:rPr>
          <w:rFonts w:cstheme="minorHAnsi"/>
        </w:rPr>
        <w:t>Det skal også</w:t>
      </w:r>
      <w:r w:rsidR="008A2295" w:rsidRPr="009B49B4">
        <w:rPr>
          <w:rFonts w:cstheme="minorHAnsi"/>
        </w:rPr>
        <w:t xml:space="preserve"> settes et stipulert antall ukeverk som hver person er tiltenkt å bruke på denne oppgaven</w:t>
      </w:r>
      <w:r w:rsidR="008A2295">
        <w:rPr>
          <w:rFonts w:cstheme="minorHAnsi"/>
        </w:rPr>
        <w:t xml:space="preserve"> i løpet av ett års gjennomføring av programmet. </w:t>
      </w:r>
    </w:p>
    <w:p w14:paraId="568E7B55" w14:textId="5384961E" w:rsidR="002952D2" w:rsidRPr="00F370B4" w:rsidRDefault="00E57F72" w:rsidP="00F370B4">
      <w:pPr>
        <w:spacing w:after="60" w:line="240" w:lineRule="auto"/>
        <w:rPr>
          <w:u w:val="single"/>
        </w:rPr>
      </w:pPr>
      <w:r w:rsidRPr="00F370B4">
        <w:rPr>
          <w:u w:val="single"/>
        </w:rPr>
        <w:t xml:space="preserve">OBS: </w:t>
      </w:r>
      <w:r w:rsidR="0093654A" w:rsidRPr="00F370B4">
        <w:rPr>
          <w:u w:val="single"/>
        </w:rPr>
        <w:t xml:space="preserve">Dersom samme person har flere </w:t>
      </w:r>
      <w:r w:rsidR="00F066BD">
        <w:rPr>
          <w:u w:val="single"/>
        </w:rPr>
        <w:t>oppgaver</w:t>
      </w:r>
      <w:r w:rsidR="0093654A" w:rsidRPr="00F370B4">
        <w:rPr>
          <w:u w:val="single"/>
        </w:rPr>
        <w:t xml:space="preserve"> i prosjektet, fylles det ut </w:t>
      </w:r>
      <w:r w:rsidR="00FD4DF3" w:rsidRPr="00F370B4">
        <w:rPr>
          <w:u w:val="single"/>
        </w:rPr>
        <w:t>é</w:t>
      </w:r>
      <w:r w:rsidR="0093654A" w:rsidRPr="00F370B4">
        <w:rPr>
          <w:u w:val="single"/>
        </w:rPr>
        <w:t>n linje pr</w:t>
      </w:r>
      <w:r w:rsidRPr="00F370B4">
        <w:rPr>
          <w:u w:val="single"/>
        </w:rPr>
        <w:t xml:space="preserve">. </w:t>
      </w:r>
      <w:r w:rsidR="00F066BD">
        <w:rPr>
          <w:u w:val="single"/>
        </w:rPr>
        <w:t>oppgave</w:t>
      </w:r>
    </w:p>
    <w:p w14:paraId="13984975" w14:textId="683912AE" w:rsidR="00B34E92" w:rsidRPr="002952D2" w:rsidRDefault="006F70FB" w:rsidP="00F370B4">
      <w:pPr>
        <w:spacing w:after="60" w:line="240" w:lineRule="auto"/>
      </w:pPr>
      <w:r>
        <w:rPr>
          <w:rFonts w:cstheme="minorHAnsi"/>
        </w:rPr>
        <w:t>Flere r</w:t>
      </w:r>
      <w:r w:rsidR="00B34E92">
        <w:rPr>
          <w:rFonts w:cstheme="minorHAnsi"/>
        </w:rPr>
        <w:t xml:space="preserve">ader kan legges til </w:t>
      </w:r>
      <w:r w:rsidR="00D96277">
        <w:rPr>
          <w:rFonts w:cstheme="minorHAnsi"/>
        </w:rPr>
        <w:t>ved</w:t>
      </w:r>
      <w:r w:rsidR="00B34E92">
        <w:rPr>
          <w:rFonts w:cstheme="minorHAnsi"/>
        </w:rPr>
        <w:t xml:space="preserve"> behov.</w:t>
      </w:r>
    </w:p>
    <w:p w14:paraId="0D8AE950" w14:textId="77777777" w:rsidR="00A34E82" w:rsidRDefault="00A34E82" w:rsidP="00A46467">
      <w:pPr>
        <w:rPr>
          <w:b/>
          <w:bCs/>
          <w:i/>
          <w:iCs/>
        </w:rPr>
      </w:pPr>
    </w:p>
    <w:p w14:paraId="21DD1B58" w14:textId="2CDCA99B" w:rsidR="00DD2393" w:rsidRPr="0047454E" w:rsidRDefault="00897F66" w:rsidP="00A46467">
      <w:pPr>
        <w:rPr>
          <w:b/>
          <w:bCs/>
          <w:i/>
          <w:iCs/>
        </w:rPr>
      </w:pPr>
      <w:r w:rsidRPr="0047454E">
        <w:rPr>
          <w:b/>
          <w:bCs/>
          <w:i/>
          <w:iCs/>
        </w:rPr>
        <w:t xml:space="preserve">Tabell </w:t>
      </w:r>
      <w:r w:rsidR="003B3D0E">
        <w:rPr>
          <w:b/>
          <w:bCs/>
          <w:i/>
          <w:iCs/>
        </w:rPr>
        <w:t>1</w:t>
      </w:r>
      <w:r w:rsidRPr="0047454E">
        <w:rPr>
          <w:b/>
          <w:bCs/>
          <w:i/>
          <w:iCs/>
        </w:rPr>
        <w:t xml:space="preserve"> – Tilbudt personell</w:t>
      </w:r>
    </w:p>
    <w:tbl>
      <w:tblPr>
        <w:tblStyle w:val="Lyslisteuthevingsfarge1"/>
        <w:tblW w:w="14885" w:type="dxa"/>
        <w:tblInd w:w="-436" w:type="dxa"/>
        <w:tblLook w:val="04A0" w:firstRow="1" w:lastRow="0" w:firstColumn="1" w:lastColumn="0" w:noHBand="0" w:noVBand="1"/>
      </w:tblPr>
      <w:tblGrid>
        <w:gridCol w:w="2156"/>
        <w:gridCol w:w="1672"/>
        <w:gridCol w:w="1282"/>
        <w:gridCol w:w="1979"/>
        <w:gridCol w:w="2268"/>
        <w:gridCol w:w="1843"/>
        <w:gridCol w:w="3685"/>
      </w:tblGrid>
      <w:tr w:rsidR="00022B07" w:rsidRPr="00F67AC1" w14:paraId="03F79C96" w14:textId="020C9019" w:rsidTr="00E648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6" w:type="dxa"/>
          </w:tcPr>
          <w:p w14:paraId="7E046D44" w14:textId="3CC5F449" w:rsidR="00022B07" w:rsidRDefault="00022B07" w:rsidP="00263C93">
            <w:r w:rsidRPr="002A67F8">
              <w:t>Navn</w:t>
            </w:r>
          </w:p>
        </w:tc>
        <w:tc>
          <w:tcPr>
            <w:tcW w:w="1672" w:type="dxa"/>
          </w:tcPr>
          <w:p w14:paraId="0AE0C257" w14:textId="3A3A2B13" w:rsidR="00022B07" w:rsidRDefault="00BC065C" w:rsidP="00263C9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Firma</w:t>
            </w:r>
          </w:p>
        </w:tc>
        <w:tc>
          <w:tcPr>
            <w:tcW w:w="1282" w:type="dxa"/>
          </w:tcPr>
          <w:p w14:paraId="6B8C482A" w14:textId="3E0F7A8D" w:rsidR="00022B07" w:rsidRDefault="0064622B" w:rsidP="00263C9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Oppnådd grad</w:t>
            </w:r>
          </w:p>
        </w:tc>
        <w:tc>
          <w:tcPr>
            <w:tcW w:w="1979" w:type="dxa"/>
          </w:tcPr>
          <w:p w14:paraId="7FB954D0" w14:textId="6D946A4A" w:rsidR="00022B07" w:rsidRPr="00F67AC1" w:rsidRDefault="00022B07" w:rsidP="00263C9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nn-NO"/>
              </w:rPr>
            </w:pPr>
            <w:proofErr w:type="spellStart"/>
            <w:r>
              <w:rPr>
                <w:lang w:val="nn-NO"/>
              </w:rPr>
              <w:t>Oppgave</w:t>
            </w:r>
            <w:r w:rsidR="003A4154">
              <w:rPr>
                <w:lang w:val="nn-NO"/>
              </w:rPr>
              <w:t>r</w:t>
            </w:r>
            <w:proofErr w:type="spellEnd"/>
            <w:r w:rsidRPr="00F67AC1">
              <w:rPr>
                <w:lang w:val="nn-NO"/>
              </w:rPr>
              <w:t xml:space="preserve"> i prosjektet </w:t>
            </w:r>
          </w:p>
        </w:tc>
        <w:tc>
          <w:tcPr>
            <w:tcW w:w="2268" w:type="dxa"/>
          </w:tcPr>
          <w:p w14:paraId="431B0AAD" w14:textId="285DA5C4" w:rsidR="00022B07" w:rsidRDefault="00022B07" w:rsidP="00263C9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Fagområde</w:t>
            </w:r>
          </w:p>
        </w:tc>
        <w:tc>
          <w:tcPr>
            <w:tcW w:w="1843" w:type="dxa"/>
          </w:tcPr>
          <w:p w14:paraId="38F1FE34" w14:textId="4C6443E9" w:rsidR="00022B07" w:rsidRPr="00002720" w:rsidRDefault="00022B07" w:rsidP="00263C9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02720">
              <w:t>Estimert antall ukesverk pr år i dette oppdraget</w:t>
            </w:r>
          </w:p>
        </w:tc>
        <w:tc>
          <w:tcPr>
            <w:tcW w:w="3685" w:type="dxa"/>
          </w:tcPr>
          <w:p w14:paraId="3700C1E2" w14:textId="1A3D89DA" w:rsidR="00022B07" w:rsidRPr="00002720" w:rsidRDefault="00172140" w:rsidP="00263C9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Beskrivelse av oppgaver</w:t>
            </w:r>
            <w:r w:rsidR="00246B21">
              <w:t xml:space="preserve"> i dette oppdraget</w:t>
            </w:r>
          </w:p>
        </w:tc>
      </w:tr>
      <w:tr w:rsidR="00022B07" w:rsidRPr="00437847" w14:paraId="4A539847" w14:textId="76D166DD" w:rsidTr="00E648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6" w:type="dxa"/>
          </w:tcPr>
          <w:p w14:paraId="4D3EE50F" w14:textId="680F9F88" w:rsidR="00022B07" w:rsidRPr="00437847" w:rsidRDefault="00CB5EDB" w:rsidP="00A46467">
            <w:pPr>
              <w:rPr>
                <w:b w:val="0"/>
                <w:bCs w:val="0"/>
                <w:i/>
                <w:iCs/>
                <w:sz w:val="18"/>
                <w:szCs w:val="18"/>
              </w:rPr>
            </w:pPr>
            <w:r w:rsidRPr="00437847">
              <w:rPr>
                <w:b w:val="0"/>
                <w:bCs w:val="0"/>
                <w:i/>
                <w:iCs/>
                <w:sz w:val="18"/>
                <w:szCs w:val="18"/>
              </w:rPr>
              <w:t>Eks: Kari Nordmann</w:t>
            </w:r>
          </w:p>
        </w:tc>
        <w:tc>
          <w:tcPr>
            <w:tcW w:w="1672" w:type="dxa"/>
          </w:tcPr>
          <w:p w14:paraId="00E63DA1" w14:textId="13FC8B14" w:rsidR="00022B07" w:rsidRPr="00437847" w:rsidRDefault="00437847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sz w:val="18"/>
                <w:szCs w:val="18"/>
              </w:rPr>
            </w:pPr>
            <w:r w:rsidRPr="00437847">
              <w:rPr>
                <w:i/>
                <w:iCs/>
                <w:sz w:val="18"/>
                <w:szCs w:val="18"/>
              </w:rPr>
              <w:t>XXX</w:t>
            </w:r>
          </w:p>
        </w:tc>
        <w:tc>
          <w:tcPr>
            <w:tcW w:w="1282" w:type="dxa"/>
          </w:tcPr>
          <w:p w14:paraId="1BD7006A" w14:textId="47FA3C89" w:rsidR="00022B07" w:rsidRPr="00437847" w:rsidRDefault="007F1E03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sz w:val="18"/>
                <w:szCs w:val="18"/>
              </w:rPr>
            </w:pPr>
            <w:proofErr w:type="spellStart"/>
            <w:r>
              <w:rPr>
                <w:i/>
                <w:iCs/>
                <w:sz w:val="18"/>
                <w:szCs w:val="18"/>
              </w:rPr>
              <w:t>PhD</w:t>
            </w:r>
            <w:proofErr w:type="spellEnd"/>
            <w:r w:rsidR="003077C0">
              <w:rPr>
                <w:i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979" w:type="dxa"/>
          </w:tcPr>
          <w:p w14:paraId="22379B75" w14:textId="370BBE0F" w:rsidR="00022B07" w:rsidRPr="00437847" w:rsidRDefault="004A2F11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sz w:val="18"/>
                <w:szCs w:val="18"/>
              </w:rPr>
            </w:pPr>
            <w:sdt>
              <w:sdtPr>
                <w:rPr>
                  <w:i/>
                  <w:iCs/>
                  <w:sz w:val="18"/>
                  <w:szCs w:val="18"/>
                </w:rPr>
                <w:id w:val="414991067"/>
                <w:placeholder>
                  <w:docPart w:val="609C770D5EE94634B46C5695425358D5"/>
                </w:placeholder>
                <w:dropDownList>
                  <w:listItem w:value="Velg et element."/>
                  <w:listItem w:displayText="Prosjektleder" w:value="Prosjektleder"/>
                  <w:listItem w:displayText="Fagansvarlig*" w:value="Fagansvarlig*"/>
                  <w:listItem w:displayText="Databehandling" w:value="Databehandling"/>
                  <w:listItem w:displayText="Prøvetakere" w:value="Prøvetakere"/>
                  <w:listItem w:displayText="Artsindentifisering" w:value="Artsindentifisering"/>
                  <w:listItem w:displayText="Rapportering" w:value="Rapportering"/>
                  <w:listItem w:displayText="Annet" w:value="Annet"/>
                </w:dropDownList>
              </w:sdtPr>
              <w:sdtEndPr/>
              <w:sdtContent>
                <w:r w:rsidR="00E648D3">
                  <w:rPr>
                    <w:i/>
                    <w:iCs/>
                    <w:sz w:val="18"/>
                    <w:szCs w:val="18"/>
                  </w:rPr>
                  <w:t>Fagansvarlig*</w:t>
                </w:r>
              </w:sdtContent>
            </w:sdt>
          </w:p>
        </w:tc>
        <w:sdt>
          <w:sdtPr>
            <w:rPr>
              <w:i/>
              <w:iCs/>
              <w:sz w:val="18"/>
              <w:szCs w:val="18"/>
            </w:rPr>
            <w:id w:val="-538979627"/>
            <w:placeholder>
              <w:docPart w:val="CB238F5A4EA844E788E27EDCE32ACCFD"/>
            </w:placeholder>
            <w:dropDownList>
              <w:listItem w:value="Velg et element."/>
              <w:listItem w:displayText="Fysikk" w:value="Fysikk"/>
              <w:listItem w:displayText="Vannprøver" w:value="Vannprøver"/>
              <w:listItem w:displayText="Zooplankton" w:value="Zooplankton"/>
              <w:listItem w:displayText="Fastsittende organismer" w:value="Fastsittende organismer"/>
              <w:listItem w:displayText="Bunnlevende organsimer" w:value="Bunnlevende organsimer"/>
              <w:listItem w:displayText="Litorale og mobile arter" w:value="Litorale og mobile arter"/>
              <w:listItem w:displayText="Alle" w:value="Alle"/>
              <w:listItem w:displayText="Bioinformatikk" w:value="Bioinformatikk"/>
            </w:dropDownList>
          </w:sdtPr>
          <w:sdtEndPr/>
          <w:sdtContent>
            <w:tc>
              <w:tcPr>
                <w:tcW w:w="2268" w:type="dxa"/>
              </w:tcPr>
              <w:p w14:paraId="5F11A3E7" w14:textId="2844B3BD" w:rsidR="00022B07" w:rsidRPr="00437847" w:rsidRDefault="00E648D3" w:rsidP="00A46467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i/>
                    <w:iCs/>
                    <w:sz w:val="18"/>
                    <w:szCs w:val="18"/>
                  </w:rPr>
                </w:pPr>
                <w:r>
                  <w:rPr>
                    <w:i/>
                    <w:iCs/>
                    <w:sz w:val="18"/>
                    <w:szCs w:val="18"/>
                  </w:rPr>
                  <w:t>Fastsittende organismer</w:t>
                </w:r>
              </w:p>
            </w:tc>
          </w:sdtContent>
        </w:sdt>
        <w:tc>
          <w:tcPr>
            <w:tcW w:w="1843" w:type="dxa"/>
          </w:tcPr>
          <w:p w14:paraId="54BF3D67" w14:textId="519F0B3F" w:rsidR="00022B07" w:rsidRPr="00437847" w:rsidRDefault="00646142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3685" w:type="dxa"/>
          </w:tcPr>
          <w:p w14:paraId="6FE2EF9E" w14:textId="1981EA80" w:rsidR="00E648D3" w:rsidRPr="00E648D3" w:rsidRDefault="00E648D3" w:rsidP="00E648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Fagansvarlig for </w:t>
            </w:r>
            <w:r w:rsidRPr="00E648D3">
              <w:rPr>
                <w:i/>
                <w:iCs/>
                <w:sz w:val="18"/>
                <w:szCs w:val="18"/>
              </w:rPr>
              <w:t>begroingssamfunn (RSC, begroingsplater)</w:t>
            </w:r>
            <w:r>
              <w:rPr>
                <w:i/>
                <w:iCs/>
                <w:sz w:val="18"/>
                <w:szCs w:val="18"/>
              </w:rPr>
              <w:t xml:space="preserve"> samt</w:t>
            </w:r>
            <w:r w:rsidRPr="00E648D3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E648D3">
              <w:rPr>
                <w:i/>
                <w:iCs/>
                <w:sz w:val="18"/>
                <w:szCs w:val="18"/>
              </w:rPr>
              <w:t>hardbunnsarter</w:t>
            </w:r>
            <w:proofErr w:type="spellEnd"/>
          </w:p>
          <w:p w14:paraId="5A64188E" w14:textId="1735FB9C" w:rsidR="00022B07" w:rsidRPr="00437847" w:rsidRDefault="00022B07" w:rsidP="00A464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sz w:val="18"/>
                <w:szCs w:val="18"/>
              </w:rPr>
            </w:pPr>
          </w:p>
        </w:tc>
      </w:tr>
      <w:tr w:rsidR="004A2F11" w:rsidRPr="00F67AC1" w14:paraId="340CFBE3" w14:textId="64E5D5FF" w:rsidTr="00E648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6" w:type="dxa"/>
          </w:tcPr>
          <w:p w14:paraId="6E52E4D0" w14:textId="77777777" w:rsidR="004A2F11" w:rsidRPr="00125B60" w:rsidRDefault="004A2F11" w:rsidP="004A2F11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14:paraId="7D20E430" w14:textId="77777777" w:rsidR="004A2F11" w:rsidRPr="00125B60" w:rsidRDefault="004A2F11" w:rsidP="004A2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82" w:type="dxa"/>
          </w:tcPr>
          <w:p w14:paraId="71DF038A" w14:textId="77777777" w:rsidR="004A2F11" w:rsidRPr="00125B60" w:rsidRDefault="004A2F11" w:rsidP="004A2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979" w:type="dxa"/>
          </w:tcPr>
          <w:p w14:paraId="1397B9F3" w14:textId="1C198D0A" w:rsidR="004A2F11" w:rsidRPr="00125B60" w:rsidRDefault="004A2F11" w:rsidP="004A2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sdt>
              <w:sdtPr>
                <w:rPr>
                  <w:i/>
                  <w:iCs/>
                  <w:sz w:val="18"/>
                  <w:szCs w:val="18"/>
                </w:rPr>
                <w:id w:val="-257762500"/>
                <w:placeholder>
                  <w:docPart w:val="B1C7BAA4243042BE90FDED08679FC08E"/>
                </w:placeholder>
                <w:showingPlcHdr/>
                <w:dropDownList>
                  <w:listItem w:value="Velg et element."/>
                  <w:listItem w:displayText="Prosjektleder" w:value="Prosjektleder"/>
                  <w:listItem w:displayText="Fagansvarlig*" w:value="Fagansvarlig*"/>
                  <w:listItem w:displayText="Databehandling" w:value="Databehandling"/>
                  <w:listItem w:displayText="Prøvetakere" w:value="Prøvetakere"/>
                  <w:listItem w:displayText="Artsindentifisering" w:value="Artsindentifisering"/>
                  <w:listItem w:displayText="Rapportering" w:value="Rapportering"/>
                  <w:listItem w:displayText="Annet" w:value="Annet"/>
                </w:dropDownList>
              </w:sdtPr>
              <w:sdtContent>
                <w:r w:rsidRPr="00AF4FCD">
                  <w:rPr>
                    <w:rStyle w:val="Plassholdertekst"/>
                  </w:rPr>
                  <w:t>Velg et element.</w:t>
                </w:r>
              </w:sdtContent>
            </w:sdt>
          </w:p>
        </w:tc>
        <w:sdt>
          <w:sdtPr>
            <w:rPr>
              <w:i/>
              <w:iCs/>
              <w:sz w:val="18"/>
              <w:szCs w:val="18"/>
            </w:rPr>
            <w:id w:val="712468236"/>
            <w:placeholder>
              <w:docPart w:val="6FFE49E683CA419E8F586640AA1272A5"/>
            </w:placeholder>
            <w:showingPlcHdr/>
            <w:dropDownList>
              <w:listItem w:value="Velg et element."/>
              <w:listItem w:displayText="Fysikk" w:value="Fysikk"/>
              <w:listItem w:displayText="Vannprøver" w:value="Vannprøver"/>
              <w:listItem w:displayText="Zooplankton" w:value="Zooplankton"/>
              <w:listItem w:displayText="Fastsittende organismer" w:value="Fastsittende organismer"/>
              <w:listItem w:displayText="Bunnlevende organsimer" w:value="Bunnlevende organsimer"/>
              <w:listItem w:displayText="Litorale og mobile arter" w:value="Litorale og mobile arter"/>
              <w:listItem w:displayText="Alle" w:value="Alle"/>
              <w:listItem w:displayText="Bioinformatikk" w:value="Bioinformatikk"/>
            </w:dropDownList>
          </w:sdtPr>
          <w:sdtContent>
            <w:tc>
              <w:tcPr>
                <w:tcW w:w="2268" w:type="dxa"/>
              </w:tcPr>
              <w:p w14:paraId="34246AE2" w14:textId="6574A5E0" w:rsidR="004A2F11" w:rsidRPr="00125B60" w:rsidRDefault="004A2F11" w:rsidP="004A2F11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18"/>
                    <w:szCs w:val="18"/>
                  </w:rPr>
                </w:pPr>
                <w:r w:rsidRPr="00AF4FCD">
                  <w:rPr>
                    <w:rStyle w:val="Plassholdertekst"/>
                  </w:rPr>
                  <w:t>Velg et element.</w:t>
                </w:r>
              </w:p>
            </w:tc>
          </w:sdtContent>
        </w:sdt>
        <w:tc>
          <w:tcPr>
            <w:tcW w:w="1843" w:type="dxa"/>
          </w:tcPr>
          <w:p w14:paraId="3EC559A6" w14:textId="571D24F4" w:rsidR="004A2F11" w:rsidRPr="00125B60" w:rsidRDefault="004A2F11" w:rsidP="004A2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685" w:type="dxa"/>
          </w:tcPr>
          <w:p w14:paraId="604F73CC" w14:textId="77777777" w:rsidR="004A2F11" w:rsidRPr="00125B60" w:rsidRDefault="004A2F11" w:rsidP="004A2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4A2F11" w:rsidRPr="00F67AC1" w14:paraId="699C5ABB" w14:textId="77777777" w:rsidTr="00E648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6" w:type="dxa"/>
          </w:tcPr>
          <w:p w14:paraId="4B338831" w14:textId="77777777" w:rsidR="004A2F11" w:rsidRPr="00125B60" w:rsidRDefault="004A2F11" w:rsidP="004A2F11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14:paraId="12FCAE79" w14:textId="77777777" w:rsidR="004A2F11" w:rsidRPr="00125B60" w:rsidRDefault="004A2F11" w:rsidP="004A2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82" w:type="dxa"/>
          </w:tcPr>
          <w:p w14:paraId="02BE164D" w14:textId="77777777" w:rsidR="004A2F11" w:rsidRPr="00125B60" w:rsidRDefault="004A2F11" w:rsidP="004A2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979" w:type="dxa"/>
          </w:tcPr>
          <w:p w14:paraId="516A403E" w14:textId="5D8DFDC9" w:rsidR="004A2F11" w:rsidRPr="00125B60" w:rsidRDefault="004A2F11" w:rsidP="004A2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sdt>
              <w:sdtPr>
                <w:rPr>
                  <w:i/>
                  <w:iCs/>
                  <w:sz w:val="18"/>
                  <w:szCs w:val="18"/>
                </w:rPr>
                <w:id w:val="989828371"/>
                <w:placeholder>
                  <w:docPart w:val="C6AA29785C7D4A7181774EDA14B0D52C"/>
                </w:placeholder>
                <w:showingPlcHdr/>
                <w:dropDownList>
                  <w:listItem w:value="Velg et element."/>
                  <w:listItem w:displayText="Prosjektleder" w:value="Prosjektleder"/>
                  <w:listItem w:displayText="Fagansvarlig*" w:value="Fagansvarlig*"/>
                  <w:listItem w:displayText="Databehandling" w:value="Databehandling"/>
                  <w:listItem w:displayText="Prøvetakere" w:value="Prøvetakere"/>
                  <w:listItem w:displayText="Artsindentifisering" w:value="Artsindentifisering"/>
                  <w:listItem w:displayText="Rapportering" w:value="Rapportering"/>
                  <w:listItem w:displayText="Annet" w:value="Annet"/>
                </w:dropDownList>
              </w:sdtPr>
              <w:sdtContent>
                <w:r w:rsidRPr="00AF4FCD">
                  <w:rPr>
                    <w:rStyle w:val="Plassholdertekst"/>
                  </w:rPr>
                  <w:t>Velg et element.</w:t>
                </w:r>
              </w:sdtContent>
            </w:sdt>
          </w:p>
        </w:tc>
        <w:sdt>
          <w:sdtPr>
            <w:rPr>
              <w:i/>
              <w:iCs/>
              <w:sz w:val="18"/>
              <w:szCs w:val="18"/>
            </w:rPr>
            <w:id w:val="426237370"/>
            <w:placeholder>
              <w:docPart w:val="C3752C2EE3A347F0B54A3AF815BA9812"/>
            </w:placeholder>
            <w:showingPlcHdr/>
            <w:dropDownList>
              <w:listItem w:value="Velg et element."/>
              <w:listItem w:displayText="Fysikk" w:value="Fysikk"/>
              <w:listItem w:displayText="Vannprøver" w:value="Vannprøver"/>
              <w:listItem w:displayText="Zooplankton" w:value="Zooplankton"/>
              <w:listItem w:displayText="Fastsittende organismer" w:value="Fastsittende organismer"/>
              <w:listItem w:displayText="Bunnlevende organsimer" w:value="Bunnlevende organsimer"/>
              <w:listItem w:displayText="Litorale og mobile arter" w:value="Litorale og mobile arter"/>
              <w:listItem w:displayText="Alle" w:value="Alle"/>
              <w:listItem w:displayText="Bioinformatikk" w:value="Bioinformatikk"/>
            </w:dropDownList>
          </w:sdtPr>
          <w:sdtContent>
            <w:tc>
              <w:tcPr>
                <w:tcW w:w="2268" w:type="dxa"/>
              </w:tcPr>
              <w:p w14:paraId="742F742C" w14:textId="77EDC3FE" w:rsidR="004A2F11" w:rsidRPr="00125B60" w:rsidRDefault="004A2F11" w:rsidP="004A2F11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18"/>
                    <w:szCs w:val="18"/>
                  </w:rPr>
                </w:pPr>
                <w:r w:rsidRPr="005F5B6D">
                  <w:rPr>
                    <w:rStyle w:val="Plassholdertekst"/>
                  </w:rPr>
                  <w:t>Velg et element.</w:t>
                </w:r>
              </w:p>
            </w:tc>
          </w:sdtContent>
        </w:sdt>
        <w:tc>
          <w:tcPr>
            <w:tcW w:w="1843" w:type="dxa"/>
          </w:tcPr>
          <w:p w14:paraId="2601C21F" w14:textId="77777777" w:rsidR="004A2F11" w:rsidRPr="00125B60" w:rsidRDefault="004A2F11" w:rsidP="004A2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685" w:type="dxa"/>
          </w:tcPr>
          <w:p w14:paraId="2C80F0A3" w14:textId="77777777" w:rsidR="004A2F11" w:rsidRPr="00125B60" w:rsidRDefault="004A2F11" w:rsidP="004A2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4A2F11" w:rsidRPr="00F67AC1" w14:paraId="0D74C9C3" w14:textId="77777777" w:rsidTr="00E648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6" w:type="dxa"/>
          </w:tcPr>
          <w:p w14:paraId="6BB2B462" w14:textId="77777777" w:rsidR="004A2F11" w:rsidRPr="00125B60" w:rsidRDefault="004A2F11" w:rsidP="004A2F11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14:paraId="41BEFB01" w14:textId="77777777" w:rsidR="004A2F11" w:rsidRPr="00125B60" w:rsidRDefault="004A2F11" w:rsidP="004A2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82" w:type="dxa"/>
          </w:tcPr>
          <w:p w14:paraId="56B02250" w14:textId="77777777" w:rsidR="004A2F11" w:rsidRPr="00125B60" w:rsidRDefault="004A2F11" w:rsidP="004A2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979" w:type="dxa"/>
          </w:tcPr>
          <w:p w14:paraId="3E2145CF" w14:textId="3794BED0" w:rsidR="004A2F11" w:rsidRPr="00125B60" w:rsidRDefault="004A2F11" w:rsidP="004A2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sdt>
              <w:sdtPr>
                <w:rPr>
                  <w:i/>
                  <w:iCs/>
                  <w:sz w:val="18"/>
                  <w:szCs w:val="18"/>
                </w:rPr>
                <w:id w:val="347450966"/>
                <w:placeholder>
                  <w:docPart w:val="7C3B906B6FF44452809AE51AF2E2E433"/>
                </w:placeholder>
                <w:showingPlcHdr/>
                <w:dropDownList>
                  <w:listItem w:value="Velg et element."/>
                  <w:listItem w:displayText="Prosjektleder" w:value="Prosjektleder"/>
                  <w:listItem w:displayText="Fagansvarlig*" w:value="Fagansvarlig*"/>
                  <w:listItem w:displayText="Databehandling" w:value="Databehandling"/>
                  <w:listItem w:displayText="Prøvetakere" w:value="Prøvetakere"/>
                  <w:listItem w:displayText="Artsindentifisering" w:value="Artsindentifisering"/>
                  <w:listItem w:displayText="Rapportering" w:value="Rapportering"/>
                  <w:listItem w:displayText="Annet" w:value="Annet"/>
                </w:dropDownList>
              </w:sdtPr>
              <w:sdtContent>
                <w:r w:rsidRPr="00AF4FCD">
                  <w:rPr>
                    <w:rStyle w:val="Plassholdertekst"/>
                  </w:rPr>
                  <w:t>Velg et element.</w:t>
                </w:r>
              </w:sdtContent>
            </w:sdt>
          </w:p>
        </w:tc>
        <w:sdt>
          <w:sdtPr>
            <w:rPr>
              <w:i/>
              <w:iCs/>
              <w:sz w:val="18"/>
              <w:szCs w:val="18"/>
            </w:rPr>
            <w:id w:val="-43290678"/>
            <w:placeholder>
              <w:docPart w:val="8141DD1C39984AF1B5BFCA895C4FA30C"/>
            </w:placeholder>
            <w:showingPlcHdr/>
            <w:dropDownList>
              <w:listItem w:value="Velg et element."/>
              <w:listItem w:displayText="Fysikk" w:value="Fysikk"/>
              <w:listItem w:displayText="Vannprøver" w:value="Vannprøver"/>
              <w:listItem w:displayText="Zooplankton" w:value="Zooplankton"/>
              <w:listItem w:displayText="Fastsittende organismer" w:value="Fastsittende organismer"/>
              <w:listItem w:displayText="Bunnlevende organsimer" w:value="Bunnlevende organsimer"/>
              <w:listItem w:displayText="Litorale og mobile arter" w:value="Litorale og mobile arter"/>
              <w:listItem w:displayText="Alle" w:value="Alle"/>
              <w:listItem w:displayText="Bioinformatikk" w:value="Bioinformatikk"/>
            </w:dropDownList>
          </w:sdtPr>
          <w:sdtContent>
            <w:tc>
              <w:tcPr>
                <w:tcW w:w="2268" w:type="dxa"/>
              </w:tcPr>
              <w:p w14:paraId="1D7FDB83" w14:textId="787D2014" w:rsidR="004A2F11" w:rsidRPr="00125B60" w:rsidRDefault="004A2F11" w:rsidP="004A2F11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18"/>
                    <w:szCs w:val="18"/>
                  </w:rPr>
                </w:pPr>
                <w:r w:rsidRPr="005F5B6D">
                  <w:rPr>
                    <w:rStyle w:val="Plassholdertekst"/>
                  </w:rPr>
                  <w:t>Velg et element.</w:t>
                </w:r>
              </w:p>
            </w:tc>
          </w:sdtContent>
        </w:sdt>
        <w:tc>
          <w:tcPr>
            <w:tcW w:w="1843" w:type="dxa"/>
          </w:tcPr>
          <w:p w14:paraId="359810AF" w14:textId="77777777" w:rsidR="004A2F11" w:rsidRPr="00125B60" w:rsidRDefault="004A2F11" w:rsidP="004A2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685" w:type="dxa"/>
          </w:tcPr>
          <w:p w14:paraId="25C4E43D" w14:textId="77777777" w:rsidR="004A2F11" w:rsidRPr="00125B60" w:rsidRDefault="004A2F11" w:rsidP="004A2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4A2F11" w:rsidRPr="00F67AC1" w14:paraId="4A6E80BC" w14:textId="77777777" w:rsidTr="00E648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6" w:type="dxa"/>
          </w:tcPr>
          <w:p w14:paraId="013A09CA" w14:textId="77777777" w:rsidR="004A2F11" w:rsidRPr="00125B60" w:rsidRDefault="004A2F11" w:rsidP="004A2F11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14:paraId="2A963984" w14:textId="77777777" w:rsidR="004A2F11" w:rsidRPr="00125B60" w:rsidRDefault="004A2F11" w:rsidP="004A2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82" w:type="dxa"/>
          </w:tcPr>
          <w:p w14:paraId="60293A18" w14:textId="77777777" w:rsidR="004A2F11" w:rsidRPr="00125B60" w:rsidRDefault="004A2F11" w:rsidP="004A2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979" w:type="dxa"/>
          </w:tcPr>
          <w:p w14:paraId="28A69874" w14:textId="2A10964E" w:rsidR="004A2F11" w:rsidRPr="00125B60" w:rsidRDefault="004A2F11" w:rsidP="004A2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sdt>
              <w:sdtPr>
                <w:rPr>
                  <w:i/>
                  <w:iCs/>
                  <w:sz w:val="18"/>
                  <w:szCs w:val="18"/>
                </w:rPr>
                <w:id w:val="179712284"/>
                <w:placeholder>
                  <w:docPart w:val="7A40BBCB78424AA0A924F0A85681F1DD"/>
                </w:placeholder>
                <w:showingPlcHdr/>
                <w:dropDownList>
                  <w:listItem w:value="Velg et element."/>
                  <w:listItem w:displayText="Prosjektleder" w:value="Prosjektleder"/>
                  <w:listItem w:displayText="Fagansvarlig*" w:value="Fagansvarlig*"/>
                  <w:listItem w:displayText="Databehandling" w:value="Databehandling"/>
                  <w:listItem w:displayText="Prøvetakere" w:value="Prøvetakere"/>
                  <w:listItem w:displayText="Artsindentifisering" w:value="Artsindentifisering"/>
                  <w:listItem w:displayText="Rapportering" w:value="Rapportering"/>
                  <w:listItem w:displayText="Annet" w:value="Annet"/>
                </w:dropDownList>
              </w:sdtPr>
              <w:sdtContent>
                <w:r w:rsidRPr="00AF4FCD">
                  <w:rPr>
                    <w:rStyle w:val="Plassholdertekst"/>
                  </w:rPr>
                  <w:t>Velg et element.</w:t>
                </w:r>
              </w:sdtContent>
            </w:sdt>
          </w:p>
        </w:tc>
        <w:sdt>
          <w:sdtPr>
            <w:rPr>
              <w:i/>
              <w:iCs/>
              <w:sz w:val="18"/>
              <w:szCs w:val="18"/>
            </w:rPr>
            <w:id w:val="-332912508"/>
            <w:placeholder>
              <w:docPart w:val="C143C9C4753640E2A06DB2635A7C379F"/>
            </w:placeholder>
            <w:showingPlcHdr/>
            <w:dropDownList>
              <w:listItem w:value="Velg et element."/>
              <w:listItem w:displayText="Fysikk" w:value="Fysikk"/>
              <w:listItem w:displayText="Vannprøver" w:value="Vannprøver"/>
              <w:listItem w:displayText="Zooplankton" w:value="Zooplankton"/>
              <w:listItem w:displayText="Fastsittende organismer" w:value="Fastsittende organismer"/>
              <w:listItem w:displayText="Bunnlevende organsimer" w:value="Bunnlevende organsimer"/>
              <w:listItem w:displayText="Litorale og mobile arter" w:value="Litorale og mobile arter"/>
              <w:listItem w:displayText="Alle" w:value="Alle"/>
              <w:listItem w:displayText="Bioinformatikk" w:value="Bioinformatikk"/>
            </w:dropDownList>
          </w:sdtPr>
          <w:sdtContent>
            <w:tc>
              <w:tcPr>
                <w:tcW w:w="2268" w:type="dxa"/>
              </w:tcPr>
              <w:p w14:paraId="1A336153" w14:textId="4A1DE003" w:rsidR="004A2F11" w:rsidRPr="00125B60" w:rsidRDefault="004A2F11" w:rsidP="004A2F11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18"/>
                    <w:szCs w:val="18"/>
                  </w:rPr>
                </w:pPr>
                <w:r w:rsidRPr="005F5B6D">
                  <w:rPr>
                    <w:rStyle w:val="Plassholdertekst"/>
                  </w:rPr>
                  <w:t>Velg et element.</w:t>
                </w:r>
              </w:p>
            </w:tc>
          </w:sdtContent>
        </w:sdt>
        <w:tc>
          <w:tcPr>
            <w:tcW w:w="1843" w:type="dxa"/>
          </w:tcPr>
          <w:p w14:paraId="11A2ED2D" w14:textId="77777777" w:rsidR="004A2F11" w:rsidRPr="00125B60" w:rsidRDefault="004A2F11" w:rsidP="004A2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685" w:type="dxa"/>
          </w:tcPr>
          <w:p w14:paraId="32719504" w14:textId="77777777" w:rsidR="004A2F11" w:rsidRPr="00125B60" w:rsidRDefault="004A2F11" w:rsidP="004A2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4A2F11" w:rsidRPr="00F67AC1" w14:paraId="6DE02483" w14:textId="77777777" w:rsidTr="00E648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6" w:type="dxa"/>
          </w:tcPr>
          <w:p w14:paraId="36AE1351" w14:textId="77777777" w:rsidR="004A2F11" w:rsidRPr="00125B60" w:rsidRDefault="004A2F11" w:rsidP="004A2F11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14:paraId="4F27EDC8" w14:textId="77777777" w:rsidR="004A2F11" w:rsidRPr="00125B60" w:rsidRDefault="004A2F11" w:rsidP="004A2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82" w:type="dxa"/>
          </w:tcPr>
          <w:p w14:paraId="49D9E5F3" w14:textId="77777777" w:rsidR="004A2F11" w:rsidRPr="00125B60" w:rsidRDefault="004A2F11" w:rsidP="004A2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979" w:type="dxa"/>
          </w:tcPr>
          <w:p w14:paraId="47578261" w14:textId="5DD6D5D4" w:rsidR="004A2F11" w:rsidRPr="00125B60" w:rsidRDefault="004A2F11" w:rsidP="004A2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sdt>
              <w:sdtPr>
                <w:rPr>
                  <w:i/>
                  <w:iCs/>
                  <w:sz w:val="18"/>
                  <w:szCs w:val="18"/>
                </w:rPr>
                <w:id w:val="-244197651"/>
                <w:placeholder>
                  <w:docPart w:val="F05EA260BE994D0FBD63E5C58F40CD07"/>
                </w:placeholder>
                <w:showingPlcHdr/>
                <w:dropDownList>
                  <w:listItem w:value="Velg et element."/>
                  <w:listItem w:displayText="Prosjektleder" w:value="Prosjektleder"/>
                  <w:listItem w:displayText="Fagansvarlig*" w:value="Fagansvarlig*"/>
                  <w:listItem w:displayText="Databehandling" w:value="Databehandling"/>
                  <w:listItem w:displayText="Prøvetakere" w:value="Prøvetakere"/>
                  <w:listItem w:displayText="Artsindentifisering" w:value="Artsindentifisering"/>
                  <w:listItem w:displayText="Rapportering" w:value="Rapportering"/>
                  <w:listItem w:displayText="Annet" w:value="Annet"/>
                </w:dropDownList>
              </w:sdtPr>
              <w:sdtContent>
                <w:r w:rsidRPr="00AF4FCD">
                  <w:rPr>
                    <w:rStyle w:val="Plassholdertekst"/>
                  </w:rPr>
                  <w:t>Velg et element.</w:t>
                </w:r>
              </w:sdtContent>
            </w:sdt>
          </w:p>
        </w:tc>
        <w:sdt>
          <w:sdtPr>
            <w:rPr>
              <w:i/>
              <w:iCs/>
              <w:sz w:val="18"/>
              <w:szCs w:val="18"/>
            </w:rPr>
            <w:id w:val="-583297528"/>
            <w:placeholder>
              <w:docPart w:val="00FB89861D894E1D97605C0AC0FFF0D5"/>
            </w:placeholder>
            <w:showingPlcHdr/>
            <w:dropDownList>
              <w:listItem w:value="Velg et element."/>
              <w:listItem w:displayText="Fysikk" w:value="Fysikk"/>
              <w:listItem w:displayText="Vannprøver" w:value="Vannprøver"/>
              <w:listItem w:displayText="Zooplankton" w:value="Zooplankton"/>
              <w:listItem w:displayText="Fastsittende organismer" w:value="Fastsittende organismer"/>
              <w:listItem w:displayText="Bunnlevende organsimer" w:value="Bunnlevende organsimer"/>
              <w:listItem w:displayText="Litorale og mobile arter" w:value="Litorale og mobile arter"/>
              <w:listItem w:displayText="Alle" w:value="Alle"/>
              <w:listItem w:displayText="Bioinformatikk" w:value="Bioinformatikk"/>
            </w:dropDownList>
          </w:sdtPr>
          <w:sdtContent>
            <w:tc>
              <w:tcPr>
                <w:tcW w:w="2268" w:type="dxa"/>
              </w:tcPr>
              <w:p w14:paraId="03319AAF" w14:textId="088703DF" w:rsidR="004A2F11" w:rsidRPr="00125B60" w:rsidRDefault="004A2F11" w:rsidP="004A2F11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18"/>
                    <w:szCs w:val="18"/>
                  </w:rPr>
                </w:pPr>
                <w:r w:rsidRPr="005F5B6D">
                  <w:rPr>
                    <w:rStyle w:val="Plassholdertekst"/>
                  </w:rPr>
                  <w:t>Velg et element.</w:t>
                </w:r>
              </w:p>
            </w:tc>
          </w:sdtContent>
        </w:sdt>
        <w:tc>
          <w:tcPr>
            <w:tcW w:w="1843" w:type="dxa"/>
          </w:tcPr>
          <w:p w14:paraId="45DF6914" w14:textId="77777777" w:rsidR="004A2F11" w:rsidRPr="00125B60" w:rsidRDefault="004A2F11" w:rsidP="004A2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685" w:type="dxa"/>
          </w:tcPr>
          <w:p w14:paraId="26CEFD82" w14:textId="77777777" w:rsidR="004A2F11" w:rsidRPr="00125B60" w:rsidRDefault="004A2F11" w:rsidP="004A2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4A2F11" w:rsidRPr="00F67AC1" w14:paraId="563937D4" w14:textId="77777777" w:rsidTr="00E648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6" w:type="dxa"/>
          </w:tcPr>
          <w:p w14:paraId="3BAA6219" w14:textId="77777777" w:rsidR="004A2F11" w:rsidRPr="00125B60" w:rsidRDefault="004A2F11" w:rsidP="004A2F11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14:paraId="12822A62" w14:textId="77777777" w:rsidR="004A2F11" w:rsidRPr="00125B60" w:rsidRDefault="004A2F11" w:rsidP="004A2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82" w:type="dxa"/>
          </w:tcPr>
          <w:p w14:paraId="26A0A827" w14:textId="77777777" w:rsidR="004A2F11" w:rsidRPr="00125B60" w:rsidRDefault="004A2F11" w:rsidP="004A2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979" w:type="dxa"/>
          </w:tcPr>
          <w:p w14:paraId="7C5F9CA2" w14:textId="6E6E436D" w:rsidR="004A2F11" w:rsidRPr="00125B60" w:rsidRDefault="004A2F11" w:rsidP="004A2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sdt>
              <w:sdtPr>
                <w:rPr>
                  <w:i/>
                  <w:iCs/>
                  <w:sz w:val="18"/>
                  <w:szCs w:val="18"/>
                </w:rPr>
                <w:id w:val="-1864898365"/>
                <w:placeholder>
                  <w:docPart w:val="BE343A4789354578A78AACF35A2307AA"/>
                </w:placeholder>
                <w:showingPlcHdr/>
                <w:dropDownList>
                  <w:listItem w:value="Velg et element."/>
                  <w:listItem w:displayText="Prosjektleder" w:value="Prosjektleder"/>
                  <w:listItem w:displayText="Fagansvarlig*" w:value="Fagansvarlig*"/>
                  <w:listItem w:displayText="Databehandling" w:value="Databehandling"/>
                  <w:listItem w:displayText="Prøvetakere" w:value="Prøvetakere"/>
                  <w:listItem w:displayText="Artsindentifisering" w:value="Artsindentifisering"/>
                  <w:listItem w:displayText="Rapportering" w:value="Rapportering"/>
                  <w:listItem w:displayText="Annet" w:value="Annet"/>
                </w:dropDownList>
              </w:sdtPr>
              <w:sdtContent>
                <w:r w:rsidRPr="00AF4FCD">
                  <w:rPr>
                    <w:rStyle w:val="Plassholdertekst"/>
                  </w:rPr>
                  <w:t>Velg et element.</w:t>
                </w:r>
              </w:sdtContent>
            </w:sdt>
          </w:p>
        </w:tc>
        <w:sdt>
          <w:sdtPr>
            <w:rPr>
              <w:i/>
              <w:iCs/>
              <w:sz w:val="18"/>
              <w:szCs w:val="18"/>
            </w:rPr>
            <w:id w:val="828405458"/>
            <w:placeholder>
              <w:docPart w:val="57F4F33708FE453E9EFEB1C77CA29377"/>
            </w:placeholder>
            <w:showingPlcHdr/>
            <w:dropDownList>
              <w:listItem w:value="Velg et element."/>
              <w:listItem w:displayText="Fysikk" w:value="Fysikk"/>
              <w:listItem w:displayText="Vannprøver" w:value="Vannprøver"/>
              <w:listItem w:displayText="Zooplankton" w:value="Zooplankton"/>
              <w:listItem w:displayText="Fastsittende organismer" w:value="Fastsittende organismer"/>
              <w:listItem w:displayText="Bunnlevende organsimer" w:value="Bunnlevende organsimer"/>
              <w:listItem w:displayText="Litorale og mobile arter" w:value="Litorale og mobile arter"/>
              <w:listItem w:displayText="Alle" w:value="Alle"/>
              <w:listItem w:displayText="Bioinformatikk" w:value="Bioinformatikk"/>
            </w:dropDownList>
          </w:sdtPr>
          <w:sdtContent>
            <w:tc>
              <w:tcPr>
                <w:tcW w:w="2268" w:type="dxa"/>
              </w:tcPr>
              <w:p w14:paraId="7B08E317" w14:textId="55C5CA8A" w:rsidR="004A2F11" w:rsidRPr="00125B60" w:rsidRDefault="004A2F11" w:rsidP="004A2F11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18"/>
                    <w:szCs w:val="18"/>
                  </w:rPr>
                </w:pPr>
                <w:r w:rsidRPr="005F5B6D">
                  <w:rPr>
                    <w:rStyle w:val="Plassholdertekst"/>
                  </w:rPr>
                  <w:t>Velg et element.</w:t>
                </w:r>
              </w:p>
            </w:tc>
          </w:sdtContent>
        </w:sdt>
        <w:tc>
          <w:tcPr>
            <w:tcW w:w="1843" w:type="dxa"/>
          </w:tcPr>
          <w:p w14:paraId="682E5DF8" w14:textId="77777777" w:rsidR="004A2F11" w:rsidRPr="00125B60" w:rsidRDefault="004A2F11" w:rsidP="004A2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685" w:type="dxa"/>
          </w:tcPr>
          <w:p w14:paraId="55D7E356" w14:textId="77777777" w:rsidR="004A2F11" w:rsidRPr="00125B60" w:rsidRDefault="004A2F11" w:rsidP="004A2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4A2F11" w:rsidRPr="00F67AC1" w14:paraId="73E8FD7C" w14:textId="77777777" w:rsidTr="00E648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6" w:type="dxa"/>
          </w:tcPr>
          <w:p w14:paraId="1BAB0F0C" w14:textId="77777777" w:rsidR="004A2F11" w:rsidRPr="00125B60" w:rsidRDefault="004A2F11" w:rsidP="004A2F11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14:paraId="0C6D04F9" w14:textId="77777777" w:rsidR="004A2F11" w:rsidRPr="00125B60" w:rsidRDefault="004A2F11" w:rsidP="004A2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82" w:type="dxa"/>
          </w:tcPr>
          <w:p w14:paraId="4D64799E" w14:textId="77777777" w:rsidR="004A2F11" w:rsidRPr="00125B60" w:rsidRDefault="004A2F11" w:rsidP="004A2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979" w:type="dxa"/>
          </w:tcPr>
          <w:p w14:paraId="229A8A97" w14:textId="2EBED4F0" w:rsidR="004A2F11" w:rsidRPr="00125B60" w:rsidRDefault="004A2F11" w:rsidP="004A2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sdt>
              <w:sdtPr>
                <w:rPr>
                  <w:i/>
                  <w:iCs/>
                  <w:sz w:val="18"/>
                  <w:szCs w:val="18"/>
                </w:rPr>
                <w:id w:val="-1511286378"/>
                <w:placeholder>
                  <w:docPart w:val="267E6F8FAB99463E9CD238704BC74986"/>
                </w:placeholder>
                <w:showingPlcHdr/>
                <w:dropDownList>
                  <w:listItem w:value="Velg et element."/>
                  <w:listItem w:displayText="Prosjektleder" w:value="Prosjektleder"/>
                  <w:listItem w:displayText="Fagansvarlig*" w:value="Fagansvarlig*"/>
                  <w:listItem w:displayText="Databehandling" w:value="Databehandling"/>
                  <w:listItem w:displayText="Prøvetakere" w:value="Prøvetakere"/>
                  <w:listItem w:displayText="Artsindentifisering" w:value="Artsindentifisering"/>
                  <w:listItem w:displayText="Rapportering" w:value="Rapportering"/>
                  <w:listItem w:displayText="Annet" w:value="Annet"/>
                </w:dropDownList>
              </w:sdtPr>
              <w:sdtContent>
                <w:r w:rsidRPr="00AF4FCD">
                  <w:rPr>
                    <w:rStyle w:val="Plassholdertekst"/>
                  </w:rPr>
                  <w:t>Velg et element.</w:t>
                </w:r>
              </w:sdtContent>
            </w:sdt>
          </w:p>
        </w:tc>
        <w:sdt>
          <w:sdtPr>
            <w:rPr>
              <w:i/>
              <w:iCs/>
              <w:sz w:val="18"/>
              <w:szCs w:val="18"/>
            </w:rPr>
            <w:id w:val="590677691"/>
            <w:placeholder>
              <w:docPart w:val="853F4D38D3CE490AB6CBEC484D666867"/>
            </w:placeholder>
            <w:showingPlcHdr/>
            <w:dropDownList>
              <w:listItem w:value="Velg et element."/>
              <w:listItem w:displayText="Fysikk" w:value="Fysikk"/>
              <w:listItem w:displayText="Vannprøver" w:value="Vannprøver"/>
              <w:listItem w:displayText="Zooplankton" w:value="Zooplankton"/>
              <w:listItem w:displayText="Fastsittende organismer" w:value="Fastsittende organismer"/>
              <w:listItem w:displayText="Bunnlevende organsimer" w:value="Bunnlevende organsimer"/>
              <w:listItem w:displayText="Litorale og mobile arter" w:value="Litorale og mobile arter"/>
              <w:listItem w:displayText="Alle" w:value="Alle"/>
              <w:listItem w:displayText="Bioinformatikk" w:value="Bioinformatikk"/>
            </w:dropDownList>
          </w:sdtPr>
          <w:sdtContent>
            <w:tc>
              <w:tcPr>
                <w:tcW w:w="2268" w:type="dxa"/>
              </w:tcPr>
              <w:p w14:paraId="1DC3791B" w14:textId="3EA6FC53" w:rsidR="004A2F11" w:rsidRPr="00125B60" w:rsidRDefault="004A2F11" w:rsidP="004A2F11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18"/>
                    <w:szCs w:val="18"/>
                  </w:rPr>
                </w:pPr>
                <w:r w:rsidRPr="005F5B6D">
                  <w:rPr>
                    <w:rStyle w:val="Plassholdertekst"/>
                  </w:rPr>
                  <w:t>Velg et element.</w:t>
                </w:r>
              </w:p>
            </w:tc>
          </w:sdtContent>
        </w:sdt>
        <w:tc>
          <w:tcPr>
            <w:tcW w:w="1843" w:type="dxa"/>
          </w:tcPr>
          <w:p w14:paraId="65418491" w14:textId="77777777" w:rsidR="004A2F11" w:rsidRPr="00125B60" w:rsidRDefault="004A2F11" w:rsidP="004A2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685" w:type="dxa"/>
          </w:tcPr>
          <w:p w14:paraId="1D878AEA" w14:textId="77777777" w:rsidR="004A2F11" w:rsidRPr="00125B60" w:rsidRDefault="004A2F11" w:rsidP="004A2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4A2F11" w:rsidRPr="00F67AC1" w14:paraId="1BC01AB8" w14:textId="77777777" w:rsidTr="00E648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6" w:type="dxa"/>
          </w:tcPr>
          <w:p w14:paraId="05784D1E" w14:textId="77777777" w:rsidR="004A2F11" w:rsidRPr="00125B60" w:rsidRDefault="004A2F11" w:rsidP="004A2F11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14:paraId="73333E41" w14:textId="77777777" w:rsidR="004A2F11" w:rsidRPr="00125B60" w:rsidRDefault="004A2F11" w:rsidP="004A2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82" w:type="dxa"/>
          </w:tcPr>
          <w:p w14:paraId="0FE832F6" w14:textId="77777777" w:rsidR="004A2F11" w:rsidRPr="00125B60" w:rsidRDefault="004A2F11" w:rsidP="004A2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979" w:type="dxa"/>
          </w:tcPr>
          <w:p w14:paraId="59F7B7D8" w14:textId="6A07CBFC" w:rsidR="004A2F11" w:rsidRPr="00125B60" w:rsidRDefault="004A2F11" w:rsidP="004A2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sdt>
              <w:sdtPr>
                <w:rPr>
                  <w:i/>
                  <w:iCs/>
                  <w:sz w:val="18"/>
                  <w:szCs w:val="18"/>
                </w:rPr>
                <w:id w:val="-588541117"/>
                <w:placeholder>
                  <w:docPart w:val="12BE2960899642FD8CD5D317AAD0EA06"/>
                </w:placeholder>
                <w:showingPlcHdr/>
                <w:dropDownList>
                  <w:listItem w:value="Velg et element."/>
                  <w:listItem w:displayText="Prosjektleder" w:value="Prosjektleder"/>
                  <w:listItem w:displayText="Fagansvarlig*" w:value="Fagansvarlig*"/>
                  <w:listItem w:displayText="Databehandling" w:value="Databehandling"/>
                  <w:listItem w:displayText="Prøvetakere" w:value="Prøvetakere"/>
                  <w:listItem w:displayText="Artsindentifisering" w:value="Artsindentifisering"/>
                  <w:listItem w:displayText="Rapportering" w:value="Rapportering"/>
                  <w:listItem w:displayText="Annet" w:value="Annet"/>
                </w:dropDownList>
              </w:sdtPr>
              <w:sdtContent>
                <w:r w:rsidRPr="00AF4FCD">
                  <w:rPr>
                    <w:rStyle w:val="Plassholdertekst"/>
                  </w:rPr>
                  <w:t>Velg et element.</w:t>
                </w:r>
              </w:sdtContent>
            </w:sdt>
          </w:p>
        </w:tc>
        <w:sdt>
          <w:sdtPr>
            <w:rPr>
              <w:i/>
              <w:iCs/>
              <w:sz w:val="18"/>
              <w:szCs w:val="18"/>
            </w:rPr>
            <w:id w:val="-1998803228"/>
            <w:placeholder>
              <w:docPart w:val="DBE6F2BBF56441AE8991753C32F6D617"/>
            </w:placeholder>
            <w:showingPlcHdr/>
            <w:dropDownList>
              <w:listItem w:value="Velg et element."/>
              <w:listItem w:displayText="Fysikk" w:value="Fysikk"/>
              <w:listItem w:displayText="Vannprøver" w:value="Vannprøver"/>
              <w:listItem w:displayText="Zooplankton" w:value="Zooplankton"/>
              <w:listItem w:displayText="Fastsittende organismer" w:value="Fastsittende organismer"/>
              <w:listItem w:displayText="Bunnlevende organsimer" w:value="Bunnlevende organsimer"/>
              <w:listItem w:displayText="Litorale og mobile arter" w:value="Litorale og mobile arter"/>
              <w:listItem w:displayText="Alle" w:value="Alle"/>
              <w:listItem w:displayText="Bioinformatikk" w:value="Bioinformatikk"/>
            </w:dropDownList>
          </w:sdtPr>
          <w:sdtContent>
            <w:tc>
              <w:tcPr>
                <w:tcW w:w="2268" w:type="dxa"/>
              </w:tcPr>
              <w:p w14:paraId="0F54C751" w14:textId="677462B2" w:rsidR="004A2F11" w:rsidRPr="00125B60" w:rsidRDefault="004A2F11" w:rsidP="004A2F11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18"/>
                    <w:szCs w:val="18"/>
                  </w:rPr>
                </w:pPr>
                <w:r w:rsidRPr="005F5B6D">
                  <w:rPr>
                    <w:rStyle w:val="Plassholdertekst"/>
                  </w:rPr>
                  <w:t>Velg et element.</w:t>
                </w:r>
              </w:p>
            </w:tc>
          </w:sdtContent>
        </w:sdt>
        <w:tc>
          <w:tcPr>
            <w:tcW w:w="1843" w:type="dxa"/>
          </w:tcPr>
          <w:p w14:paraId="3E1819B5" w14:textId="77777777" w:rsidR="004A2F11" w:rsidRPr="00125B60" w:rsidRDefault="004A2F11" w:rsidP="004A2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685" w:type="dxa"/>
          </w:tcPr>
          <w:p w14:paraId="3D9F1A48" w14:textId="77777777" w:rsidR="004A2F11" w:rsidRPr="00125B60" w:rsidRDefault="004A2F11" w:rsidP="004A2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4A2F11" w:rsidRPr="00F67AC1" w14:paraId="19EC4FB8" w14:textId="77777777" w:rsidTr="00E648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6" w:type="dxa"/>
          </w:tcPr>
          <w:p w14:paraId="5136706B" w14:textId="77777777" w:rsidR="004A2F11" w:rsidRPr="00125B60" w:rsidRDefault="004A2F11" w:rsidP="004A2F11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14:paraId="30838C7E" w14:textId="77777777" w:rsidR="004A2F11" w:rsidRPr="00125B60" w:rsidRDefault="004A2F11" w:rsidP="004A2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82" w:type="dxa"/>
          </w:tcPr>
          <w:p w14:paraId="41B18C86" w14:textId="77777777" w:rsidR="004A2F11" w:rsidRPr="00125B60" w:rsidRDefault="004A2F11" w:rsidP="004A2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979" w:type="dxa"/>
          </w:tcPr>
          <w:p w14:paraId="5368C6D9" w14:textId="78CBA8A9" w:rsidR="004A2F11" w:rsidRPr="00125B60" w:rsidRDefault="004A2F11" w:rsidP="004A2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sdt>
              <w:sdtPr>
                <w:rPr>
                  <w:i/>
                  <w:iCs/>
                  <w:sz w:val="18"/>
                  <w:szCs w:val="18"/>
                </w:rPr>
                <w:id w:val="756257377"/>
                <w:placeholder>
                  <w:docPart w:val="01C6B8571D10438090CC94A44808D617"/>
                </w:placeholder>
                <w:showingPlcHdr/>
                <w:dropDownList>
                  <w:listItem w:value="Velg et element."/>
                  <w:listItem w:displayText="Prosjektleder" w:value="Prosjektleder"/>
                  <w:listItem w:displayText="Fagansvarlig*" w:value="Fagansvarlig*"/>
                  <w:listItem w:displayText="Databehandling" w:value="Databehandling"/>
                  <w:listItem w:displayText="Prøvetakere" w:value="Prøvetakere"/>
                  <w:listItem w:displayText="Artsindentifisering" w:value="Artsindentifisering"/>
                  <w:listItem w:displayText="Rapportering" w:value="Rapportering"/>
                  <w:listItem w:displayText="Annet" w:value="Annet"/>
                </w:dropDownList>
              </w:sdtPr>
              <w:sdtContent>
                <w:r w:rsidRPr="00AF4FCD">
                  <w:rPr>
                    <w:rStyle w:val="Plassholdertekst"/>
                  </w:rPr>
                  <w:t>Velg et element.</w:t>
                </w:r>
              </w:sdtContent>
            </w:sdt>
          </w:p>
        </w:tc>
        <w:sdt>
          <w:sdtPr>
            <w:rPr>
              <w:i/>
              <w:iCs/>
              <w:sz w:val="18"/>
              <w:szCs w:val="18"/>
            </w:rPr>
            <w:id w:val="-1437659482"/>
            <w:placeholder>
              <w:docPart w:val="B2D7B526FADF4628ACD2B924F6A3DB14"/>
            </w:placeholder>
            <w:showingPlcHdr/>
            <w:dropDownList>
              <w:listItem w:value="Velg et element."/>
              <w:listItem w:displayText="Fysikk" w:value="Fysikk"/>
              <w:listItem w:displayText="Vannprøver" w:value="Vannprøver"/>
              <w:listItem w:displayText="Zooplankton" w:value="Zooplankton"/>
              <w:listItem w:displayText="Fastsittende organismer" w:value="Fastsittende organismer"/>
              <w:listItem w:displayText="Bunnlevende organsimer" w:value="Bunnlevende organsimer"/>
              <w:listItem w:displayText="Litorale og mobile arter" w:value="Litorale og mobile arter"/>
              <w:listItem w:displayText="Alle" w:value="Alle"/>
              <w:listItem w:displayText="Bioinformatikk" w:value="Bioinformatikk"/>
            </w:dropDownList>
          </w:sdtPr>
          <w:sdtContent>
            <w:tc>
              <w:tcPr>
                <w:tcW w:w="2268" w:type="dxa"/>
              </w:tcPr>
              <w:p w14:paraId="75A14852" w14:textId="223E5FDE" w:rsidR="004A2F11" w:rsidRPr="00125B60" w:rsidRDefault="004A2F11" w:rsidP="004A2F11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18"/>
                    <w:szCs w:val="18"/>
                  </w:rPr>
                </w:pPr>
                <w:r w:rsidRPr="005F5B6D">
                  <w:rPr>
                    <w:rStyle w:val="Plassholdertekst"/>
                  </w:rPr>
                  <w:t>Velg et element.</w:t>
                </w:r>
              </w:p>
            </w:tc>
          </w:sdtContent>
        </w:sdt>
        <w:tc>
          <w:tcPr>
            <w:tcW w:w="1843" w:type="dxa"/>
          </w:tcPr>
          <w:p w14:paraId="5B74BE43" w14:textId="77777777" w:rsidR="004A2F11" w:rsidRPr="00125B60" w:rsidRDefault="004A2F11" w:rsidP="004A2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685" w:type="dxa"/>
          </w:tcPr>
          <w:p w14:paraId="28B3EF33" w14:textId="77777777" w:rsidR="004A2F11" w:rsidRPr="00125B60" w:rsidRDefault="004A2F11" w:rsidP="004A2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4A2F11" w:rsidRPr="00F67AC1" w14:paraId="09A1DFD7" w14:textId="77777777" w:rsidTr="00E648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6" w:type="dxa"/>
          </w:tcPr>
          <w:p w14:paraId="659680DE" w14:textId="77777777" w:rsidR="004A2F11" w:rsidRPr="00125B60" w:rsidRDefault="004A2F11" w:rsidP="004A2F11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14:paraId="59DAA588" w14:textId="77777777" w:rsidR="004A2F11" w:rsidRPr="00125B60" w:rsidRDefault="004A2F11" w:rsidP="004A2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82" w:type="dxa"/>
          </w:tcPr>
          <w:p w14:paraId="340D26ED" w14:textId="77777777" w:rsidR="004A2F11" w:rsidRPr="00125B60" w:rsidRDefault="004A2F11" w:rsidP="004A2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979" w:type="dxa"/>
          </w:tcPr>
          <w:p w14:paraId="779B27BD" w14:textId="6279C1C0" w:rsidR="004A2F11" w:rsidRPr="00125B60" w:rsidRDefault="004A2F11" w:rsidP="004A2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sdt>
              <w:sdtPr>
                <w:rPr>
                  <w:i/>
                  <w:iCs/>
                  <w:sz w:val="18"/>
                  <w:szCs w:val="18"/>
                </w:rPr>
                <w:id w:val="-1311630181"/>
                <w:placeholder>
                  <w:docPart w:val="0B426723E9B64FC19FA8D45EBD3A12D1"/>
                </w:placeholder>
                <w:showingPlcHdr/>
                <w:dropDownList>
                  <w:listItem w:value="Velg et element."/>
                  <w:listItem w:displayText="Prosjektleder" w:value="Prosjektleder"/>
                  <w:listItem w:displayText="Fagansvarlig*" w:value="Fagansvarlig*"/>
                  <w:listItem w:displayText="Databehandling" w:value="Databehandling"/>
                  <w:listItem w:displayText="Prøvetakere" w:value="Prøvetakere"/>
                  <w:listItem w:displayText="Artsindentifisering" w:value="Artsindentifisering"/>
                  <w:listItem w:displayText="Rapportering" w:value="Rapportering"/>
                  <w:listItem w:displayText="Annet" w:value="Annet"/>
                </w:dropDownList>
              </w:sdtPr>
              <w:sdtContent>
                <w:r w:rsidRPr="00AF4FCD">
                  <w:rPr>
                    <w:rStyle w:val="Plassholdertekst"/>
                  </w:rPr>
                  <w:t>Velg et element.</w:t>
                </w:r>
              </w:sdtContent>
            </w:sdt>
          </w:p>
        </w:tc>
        <w:sdt>
          <w:sdtPr>
            <w:rPr>
              <w:i/>
              <w:iCs/>
              <w:sz w:val="18"/>
              <w:szCs w:val="18"/>
            </w:rPr>
            <w:id w:val="260031555"/>
            <w:placeholder>
              <w:docPart w:val="1E4B39B827B44BD6A2E56247AC1561C8"/>
            </w:placeholder>
            <w:showingPlcHdr/>
            <w:dropDownList>
              <w:listItem w:value="Velg et element."/>
              <w:listItem w:displayText="Fysikk" w:value="Fysikk"/>
              <w:listItem w:displayText="Vannprøver" w:value="Vannprøver"/>
              <w:listItem w:displayText="Zooplankton" w:value="Zooplankton"/>
              <w:listItem w:displayText="Fastsittende organismer" w:value="Fastsittende organismer"/>
              <w:listItem w:displayText="Bunnlevende organsimer" w:value="Bunnlevende organsimer"/>
              <w:listItem w:displayText="Litorale og mobile arter" w:value="Litorale og mobile arter"/>
              <w:listItem w:displayText="Alle" w:value="Alle"/>
              <w:listItem w:displayText="Bioinformatikk" w:value="Bioinformatikk"/>
            </w:dropDownList>
          </w:sdtPr>
          <w:sdtContent>
            <w:tc>
              <w:tcPr>
                <w:tcW w:w="2268" w:type="dxa"/>
              </w:tcPr>
              <w:p w14:paraId="16506F1B" w14:textId="4BB0A742" w:rsidR="004A2F11" w:rsidRPr="00125B60" w:rsidRDefault="004A2F11" w:rsidP="004A2F11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18"/>
                    <w:szCs w:val="18"/>
                  </w:rPr>
                </w:pPr>
                <w:r w:rsidRPr="005F5B6D">
                  <w:rPr>
                    <w:rStyle w:val="Plassholdertekst"/>
                  </w:rPr>
                  <w:t>Velg et element.</w:t>
                </w:r>
              </w:p>
            </w:tc>
          </w:sdtContent>
        </w:sdt>
        <w:tc>
          <w:tcPr>
            <w:tcW w:w="1843" w:type="dxa"/>
          </w:tcPr>
          <w:p w14:paraId="24ACCBAD" w14:textId="77777777" w:rsidR="004A2F11" w:rsidRPr="00125B60" w:rsidRDefault="004A2F11" w:rsidP="004A2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685" w:type="dxa"/>
          </w:tcPr>
          <w:p w14:paraId="140E74C2" w14:textId="77777777" w:rsidR="004A2F11" w:rsidRPr="00125B60" w:rsidRDefault="004A2F11" w:rsidP="004A2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4A2F11" w:rsidRPr="00F67AC1" w14:paraId="484B983D" w14:textId="77777777" w:rsidTr="00E648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6" w:type="dxa"/>
          </w:tcPr>
          <w:p w14:paraId="66F92CE2" w14:textId="77777777" w:rsidR="004A2F11" w:rsidRPr="00125B60" w:rsidRDefault="004A2F11" w:rsidP="004A2F11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14:paraId="003BBC09" w14:textId="77777777" w:rsidR="004A2F11" w:rsidRPr="00125B60" w:rsidRDefault="004A2F11" w:rsidP="004A2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82" w:type="dxa"/>
          </w:tcPr>
          <w:p w14:paraId="0EA96842" w14:textId="77777777" w:rsidR="004A2F11" w:rsidRPr="00125B60" w:rsidRDefault="004A2F11" w:rsidP="004A2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979" w:type="dxa"/>
          </w:tcPr>
          <w:p w14:paraId="14116E4B" w14:textId="2D9975E7" w:rsidR="004A2F11" w:rsidRPr="00125B60" w:rsidRDefault="004A2F11" w:rsidP="004A2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sdt>
              <w:sdtPr>
                <w:rPr>
                  <w:i/>
                  <w:iCs/>
                  <w:sz w:val="18"/>
                  <w:szCs w:val="18"/>
                </w:rPr>
                <w:id w:val="1839651093"/>
                <w:placeholder>
                  <w:docPart w:val="8F03100D33F3452B8CCCF4DDBD960C9E"/>
                </w:placeholder>
                <w:showingPlcHdr/>
                <w:dropDownList>
                  <w:listItem w:value="Velg et element."/>
                  <w:listItem w:displayText="Prosjektleder" w:value="Prosjektleder"/>
                  <w:listItem w:displayText="Fagansvarlig*" w:value="Fagansvarlig*"/>
                  <w:listItem w:displayText="Databehandling" w:value="Databehandling"/>
                  <w:listItem w:displayText="Prøvetakere" w:value="Prøvetakere"/>
                  <w:listItem w:displayText="Artsindentifisering" w:value="Artsindentifisering"/>
                  <w:listItem w:displayText="Rapportering" w:value="Rapportering"/>
                  <w:listItem w:displayText="Annet" w:value="Annet"/>
                </w:dropDownList>
              </w:sdtPr>
              <w:sdtContent>
                <w:r w:rsidRPr="00AF4FCD">
                  <w:rPr>
                    <w:rStyle w:val="Plassholdertekst"/>
                  </w:rPr>
                  <w:t>Velg et element.</w:t>
                </w:r>
              </w:sdtContent>
            </w:sdt>
          </w:p>
        </w:tc>
        <w:sdt>
          <w:sdtPr>
            <w:rPr>
              <w:i/>
              <w:iCs/>
              <w:sz w:val="18"/>
              <w:szCs w:val="18"/>
            </w:rPr>
            <w:id w:val="1722483600"/>
            <w:placeholder>
              <w:docPart w:val="7981697804CB407C8BEF7FC5F1A32F25"/>
            </w:placeholder>
            <w:showingPlcHdr/>
            <w:dropDownList>
              <w:listItem w:value="Velg et element."/>
              <w:listItem w:displayText="Fysikk" w:value="Fysikk"/>
              <w:listItem w:displayText="Vannprøver" w:value="Vannprøver"/>
              <w:listItem w:displayText="Zooplankton" w:value="Zooplankton"/>
              <w:listItem w:displayText="Fastsittende organismer" w:value="Fastsittende organismer"/>
              <w:listItem w:displayText="Bunnlevende organsimer" w:value="Bunnlevende organsimer"/>
              <w:listItem w:displayText="Litorale og mobile arter" w:value="Litorale og mobile arter"/>
              <w:listItem w:displayText="Alle" w:value="Alle"/>
              <w:listItem w:displayText="Bioinformatikk" w:value="Bioinformatikk"/>
            </w:dropDownList>
          </w:sdtPr>
          <w:sdtContent>
            <w:tc>
              <w:tcPr>
                <w:tcW w:w="2268" w:type="dxa"/>
              </w:tcPr>
              <w:p w14:paraId="7BC0EB92" w14:textId="0062D3CA" w:rsidR="004A2F11" w:rsidRPr="00125B60" w:rsidRDefault="004A2F11" w:rsidP="004A2F11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18"/>
                    <w:szCs w:val="18"/>
                  </w:rPr>
                </w:pPr>
                <w:r w:rsidRPr="005F5B6D">
                  <w:rPr>
                    <w:rStyle w:val="Plassholdertekst"/>
                  </w:rPr>
                  <w:t>Velg et element.</w:t>
                </w:r>
              </w:p>
            </w:tc>
          </w:sdtContent>
        </w:sdt>
        <w:tc>
          <w:tcPr>
            <w:tcW w:w="1843" w:type="dxa"/>
          </w:tcPr>
          <w:p w14:paraId="0FF691A5" w14:textId="77777777" w:rsidR="004A2F11" w:rsidRPr="00125B60" w:rsidRDefault="004A2F11" w:rsidP="004A2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685" w:type="dxa"/>
          </w:tcPr>
          <w:p w14:paraId="013E262F" w14:textId="77777777" w:rsidR="004A2F11" w:rsidRPr="00125B60" w:rsidRDefault="004A2F11" w:rsidP="004A2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4A2F11" w:rsidRPr="00F67AC1" w14:paraId="3649E53C" w14:textId="77777777" w:rsidTr="00E648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6" w:type="dxa"/>
          </w:tcPr>
          <w:p w14:paraId="2AB67203" w14:textId="77777777" w:rsidR="004A2F11" w:rsidRPr="00125B60" w:rsidRDefault="004A2F11" w:rsidP="004A2F11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14:paraId="3440ADDD" w14:textId="77777777" w:rsidR="004A2F11" w:rsidRPr="00125B60" w:rsidRDefault="004A2F11" w:rsidP="004A2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82" w:type="dxa"/>
          </w:tcPr>
          <w:p w14:paraId="305AC9C8" w14:textId="77777777" w:rsidR="004A2F11" w:rsidRPr="00125B60" w:rsidRDefault="004A2F11" w:rsidP="004A2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979" w:type="dxa"/>
          </w:tcPr>
          <w:p w14:paraId="25FBD6F9" w14:textId="736E9290" w:rsidR="004A2F11" w:rsidRPr="00125B60" w:rsidRDefault="004A2F11" w:rsidP="004A2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sdt>
              <w:sdtPr>
                <w:rPr>
                  <w:i/>
                  <w:iCs/>
                  <w:sz w:val="18"/>
                  <w:szCs w:val="18"/>
                </w:rPr>
                <w:id w:val="-761754786"/>
                <w:placeholder>
                  <w:docPart w:val="8D5ED4AB8F1449B5814FF07964A96B44"/>
                </w:placeholder>
                <w:showingPlcHdr/>
                <w:dropDownList>
                  <w:listItem w:value="Velg et element."/>
                  <w:listItem w:displayText="Prosjektleder" w:value="Prosjektleder"/>
                  <w:listItem w:displayText="Fagansvarlig*" w:value="Fagansvarlig*"/>
                  <w:listItem w:displayText="Databehandling" w:value="Databehandling"/>
                  <w:listItem w:displayText="Prøvetakere" w:value="Prøvetakere"/>
                  <w:listItem w:displayText="Artsindentifisering" w:value="Artsindentifisering"/>
                  <w:listItem w:displayText="Rapportering" w:value="Rapportering"/>
                  <w:listItem w:displayText="Annet" w:value="Annet"/>
                </w:dropDownList>
              </w:sdtPr>
              <w:sdtContent>
                <w:r w:rsidRPr="00AF4FCD">
                  <w:rPr>
                    <w:rStyle w:val="Plassholdertekst"/>
                  </w:rPr>
                  <w:t>Velg et element.</w:t>
                </w:r>
              </w:sdtContent>
            </w:sdt>
          </w:p>
        </w:tc>
        <w:sdt>
          <w:sdtPr>
            <w:rPr>
              <w:i/>
              <w:iCs/>
              <w:sz w:val="18"/>
              <w:szCs w:val="18"/>
            </w:rPr>
            <w:id w:val="2076618009"/>
            <w:placeholder>
              <w:docPart w:val="C250BF9A39C64854BC29D15C45762DB1"/>
            </w:placeholder>
            <w:showingPlcHdr/>
            <w:dropDownList>
              <w:listItem w:value="Velg et element."/>
              <w:listItem w:displayText="Fysikk" w:value="Fysikk"/>
              <w:listItem w:displayText="Vannprøver" w:value="Vannprøver"/>
              <w:listItem w:displayText="Zooplankton" w:value="Zooplankton"/>
              <w:listItem w:displayText="Fastsittende organismer" w:value="Fastsittende organismer"/>
              <w:listItem w:displayText="Bunnlevende organsimer" w:value="Bunnlevende organsimer"/>
              <w:listItem w:displayText="Litorale og mobile arter" w:value="Litorale og mobile arter"/>
              <w:listItem w:displayText="Alle" w:value="Alle"/>
              <w:listItem w:displayText="Bioinformatikk" w:value="Bioinformatikk"/>
            </w:dropDownList>
          </w:sdtPr>
          <w:sdtContent>
            <w:tc>
              <w:tcPr>
                <w:tcW w:w="2268" w:type="dxa"/>
              </w:tcPr>
              <w:p w14:paraId="4972D5B7" w14:textId="771A4120" w:rsidR="004A2F11" w:rsidRPr="00125B60" w:rsidRDefault="004A2F11" w:rsidP="004A2F11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18"/>
                    <w:szCs w:val="18"/>
                  </w:rPr>
                </w:pPr>
                <w:r w:rsidRPr="005F5B6D">
                  <w:rPr>
                    <w:rStyle w:val="Plassholdertekst"/>
                  </w:rPr>
                  <w:t>Velg et element.</w:t>
                </w:r>
              </w:p>
            </w:tc>
          </w:sdtContent>
        </w:sdt>
        <w:tc>
          <w:tcPr>
            <w:tcW w:w="1843" w:type="dxa"/>
          </w:tcPr>
          <w:p w14:paraId="4F0A77A9" w14:textId="77777777" w:rsidR="004A2F11" w:rsidRPr="00125B60" w:rsidRDefault="004A2F11" w:rsidP="004A2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685" w:type="dxa"/>
          </w:tcPr>
          <w:p w14:paraId="5F9D72CC" w14:textId="77777777" w:rsidR="004A2F11" w:rsidRPr="00125B60" w:rsidRDefault="004A2F11" w:rsidP="004A2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4A2F11" w:rsidRPr="00F67AC1" w14:paraId="407A17EB" w14:textId="77777777" w:rsidTr="00E648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6" w:type="dxa"/>
          </w:tcPr>
          <w:p w14:paraId="5257E772" w14:textId="77777777" w:rsidR="004A2F11" w:rsidRPr="00125B60" w:rsidRDefault="004A2F11" w:rsidP="004A2F11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14:paraId="1156DAEE" w14:textId="77777777" w:rsidR="004A2F11" w:rsidRPr="00125B60" w:rsidRDefault="004A2F11" w:rsidP="004A2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82" w:type="dxa"/>
          </w:tcPr>
          <w:p w14:paraId="4C19A01F" w14:textId="77777777" w:rsidR="004A2F11" w:rsidRPr="00125B60" w:rsidRDefault="004A2F11" w:rsidP="004A2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979" w:type="dxa"/>
          </w:tcPr>
          <w:p w14:paraId="0E209FEE" w14:textId="4294C3C9" w:rsidR="004A2F11" w:rsidRPr="00125B60" w:rsidRDefault="004A2F11" w:rsidP="004A2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sdt>
              <w:sdtPr>
                <w:rPr>
                  <w:i/>
                  <w:iCs/>
                  <w:sz w:val="18"/>
                  <w:szCs w:val="18"/>
                </w:rPr>
                <w:id w:val="1605759269"/>
                <w:placeholder>
                  <w:docPart w:val="A60390413ED542C2B4C1E827E847087A"/>
                </w:placeholder>
                <w:showingPlcHdr/>
                <w:dropDownList>
                  <w:listItem w:value="Velg et element."/>
                  <w:listItem w:displayText="Prosjektleder" w:value="Prosjektleder"/>
                  <w:listItem w:displayText="Fagansvarlig*" w:value="Fagansvarlig*"/>
                  <w:listItem w:displayText="Databehandling" w:value="Databehandling"/>
                  <w:listItem w:displayText="Prøvetakere" w:value="Prøvetakere"/>
                  <w:listItem w:displayText="Artsindentifisering" w:value="Artsindentifisering"/>
                  <w:listItem w:displayText="Rapportering" w:value="Rapportering"/>
                  <w:listItem w:displayText="Annet" w:value="Annet"/>
                </w:dropDownList>
              </w:sdtPr>
              <w:sdtContent>
                <w:r w:rsidRPr="00AF4FCD">
                  <w:rPr>
                    <w:rStyle w:val="Plassholdertekst"/>
                  </w:rPr>
                  <w:t>Velg et element.</w:t>
                </w:r>
              </w:sdtContent>
            </w:sdt>
          </w:p>
        </w:tc>
        <w:sdt>
          <w:sdtPr>
            <w:rPr>
              <w:i/>
              <w:iCs/>
              <w:sz w:val="18"/>
              <w:szCs w:val="18"/>
            </w:rPr>
            <w:id w:val="-115613030"/>
            <w:placeholder>
              <w:docPart w:val="F8048AD42AAD4F46A68A914D7F718F0C"/>
            </w:placeholder>
            <w:showingPlcHdr/>
            <w:dropDownList>
              <w:listItem w:value="Velg et element."/>
              <w:listItem w:displayText="Fysikk" w:value="Fysikk"/>
              <w:listItem w:displayText="Vannprøver" w:value="Vannprøver"/>
              <w:listItem w:displayText="Zooplankton" w:value="Zooplankton"/>
              <w:listItem w:displayText="Fastsittende organismer" w:value="Fastsittende organismer"/>
              <w:listItem w:displayText="Bunnlevende organsimer" w:value="Bunnlevende organsimer"/>
              <w:listItem w:displayText="Litorale og mobile arter" w:value="Litorale og mobile arter"/>
              <w:listItem w:displayText="Alle" w:value="Alle"/>
              <w:listItem w:displayText="Bioinformatikk" w:value="Bioinformatikk"/>
            </w:dropDownList>
          </w:sdtPr>
          <w:sdtContent>
            <w:tc>
              <w:tcPr>
                <w:tcW w:w="2268" w:type="dxa"/>
              </w:tcPr>
              <w:p w14:paraId="14A418B3" w14:textId="46621183" w:rsidR="004A2F11" w:rsidRPr="00125B60" w:rsidRDefault="004A2F11" w:rsidP="004A2F11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18"/>
                    <w:szCs w:val="18"/>
                  </w:rPr>
                </w:pPr>
                <w:r w:rsidRPr="005F5B6D">
                  <w:rPr>
                    <w:rStyle w:val="Plassholdertekst"/>
                  </w:rPr>
                  <w:t>Velg et element.</w:t>
                </w:r>
              </w:p>
            </w:tc>
          </w:sdtContent>
        </w:sdt>
        <w:tc>
          <w:tcPr>
            <w:tcW w:w="1843" w:type="dxa"/>
          </w:tcPr>
          <w:p w14:paraId="17D21957" w14:textId="77777777" w:rsidR="004A2F11" w:rsidRPr="00125B60" w:rsidRDefault="004A2F11" w:rsidP="004A2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685" w:type="dxa"/>
          </w:tcPr>
          <w:p w14:paraId="7222EA0E" w14:textId="77777777" w:rsidR="004A2F11" w:rsidRPr="00125B60" w:rsidRDefault="004A2F11" w:rsidP="004A2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4A2F11" w:rsidRPr="00F67AC1" w14:paraId="5473772F" w14:textId="77777777" w:rsidTr="00E648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6" w:type="dxa"/>
          </w:tcPr>
          <w:p w14:paraId="5A491B25" w14:textId="77777777" w:rsidR="004A2F11" w:rsidRPr="00125B60" w:rsidRDefault="004A2F11" w:rsidP="004A2F11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14:paraId="41A33927" w14:textId="77777777" w:rsidR="004A2F11" w:rsidRPr="00125B60" w:rsidRDefault="004A2F11" w:rsidP="004A2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82" w:type="dxa"/>
          </w:tcPr>
          <w:p w14:paraId="2DD4576C" w14:textId="77777777" w:rsidR="004A2F11" w:rsidRPr="00125B60" w:rsidRDefault="004A2F11" w:rsidP="004A2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979" w:type="dxa"/>
          </w:tcPr>
          <w:p w14:paraId="462AA44C" w14:textId="3C6008D3" w:rsidR="004A2F11" w:rsidRPr="00125B60" w:rsidRDefault="004A2F11" w:rsidP="004A2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sdt>
              <w:sdtPr>
                <w:rPr>
                  <w:i/>
                  <w:iCs/>
                  <w:sz w:val="18"/>
                  <w:szCs w:val="18"/>
                </w:rPr>
                <w:id w:val="1144014254"/>
                <w:placeholder>
                  <w:docPart w:val="D253A19C281D4EB98D93F2A4386B9658"/>
                </w:placeholder>
                <w:showingPlcHdr/>
                <w:dropDownList>
                  <w:listItem w:value="Velg et element."/>
                  <w:listItem w:displayText="Prosjektleder" w:value="Prosjektleder"/>
                  <w:listItem w:displayText="Fagansvarlig*" w:value="Fagansvarlig*"/>
                  <w:listItem w:displayText="Databehandling" w:value="Databehandling"/>
                  <w:listItem w:displayText="Prøvetakere" w:value="Prøvetakere"/>
                  <w:listItem w:displayText="Artsindentifisering" w:value="Artsindentifisering"/>
                  <w:listItem w:displayText="Rapportering" w:value="Rapportering"/>
                  <w:listItem w:displayText="Annet" w:value="Annet"/>
                </w:dropDownList>
              </w:sdtPr>
              <w:sdtContent>
                <w:r w:rsidRPr="00AF4FCD">
                  <w:rPr>
                    <w:rStyle w:val="Plassholdertekst"/>
                  </w:rPr>
                  <w:t>Velg et element.</w:t>
                </w:r>
              </w:sdtContent>
            </w:sdt>
          </w:p>
        </w:tc>
        <w:sdt>
          <w:sdtPr>
            <w:rPr>
              <w:i/>
              <w:iCs/>
              <w:sz w:val="18"/>
              <w:szCs w:val="18"/>
            </w:rPr>
            <w:id w:val="-1416318233"/>
            <w:placeholder>
              <w:docPart w:val="E8B04D92E9A14934BDE6874A56118BB5"/>
            </w:placeholder>
            <w:showingPlcHdr/>
            <w:dropDownList>
              <w:listItem w:value="Velg et element."/>
              <w:listItem w:displayText="Fysikk" w:value="Fysikk"/>
              <w:listItem w:displayText="Vannprøver" w:value="Vannprøver"/>
              <w:listItem w:displayText="Zooplankton" w:value="Zooplankton"/>
              <w:listItem w:displayText="Fastsittende organismer" w:value="Fastsittende organismer"/>
              <w:listItem w:displayText="Bunnlevende organsimer" w:value="Bunnlevende organsimer"/>
              <w:listItem w:displayText="Litorale og mobile arter" w:value="Litorale og mobile arter"/>
              <w:listItem w:displayText="Alle" w:value="Alle"/>
              <w:listItem w:displayText="Bioinformatikk" w:value="Bioinformatikk"/>
            </w:dropDownList>
          </w:sdtPr>
          <w:sdtContent>
            <w:tc>
              <w:tcPr>
                <w:tcW w:w="2268" w:type="dxa"/>
              </w:tcPr>
              <w:p w14:paraId="6CEDDE2F" w14:textId="58B76C94" w:rsidR="004A2F11" w:rsidRPr="00125B60" w:rsidRDefault="004A2F11" w:rsidP="004A2F11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18"/>
                    <w:szCs w:val="18"/>
                  </w:rPr>
                </w:pPr>
                <w:r w:rsidRPr="005F5B6D">
                  <w:rPr>
                    <w:rStyle w:val="Plassholdertekst"/>
                  </w:rPr>
                  <w:t>Velg et element.</w:t>
                </w:r>
              </w:p>
            </w:tc>
          </w:sdtContent>
        </w:sdt>
        <w:tc>
          <w:tcPr>
            <w:tcW w:w="1843" w:type="dxa"/>
          </w:tcPr>
          <w:p w14:paraId="2EBF3895" w14:textId="77777777" w:rsidR="004A2F11" w:rsidRPr="00125B60" w:rsidRDefault="004A2F11" w:rsidP="004A2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685" w:type="dxa"/>
          </w:tcPr>
          <w:p w14:paraId="78EA6D63" w14:textId="77777777" w:rsidR="004A2F11" w:rsidRPr="00125B60" w:rsidRDefault="004A2F11" w:rsidP="004A2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4A2F11" w:rsidRPr="00F67AC1" w14:paraId="35DFA49D" w14:textId="77777777" w:rsidTr="00E648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6" w:type="dxa"/>
          </w:tcPr>
          <w:p w14:paraId="1AF7E3CB" w14:textId="77777777" w:rsidR="004A2F11" w:rsidRPr="00125B60" w:rsidRDefault="004A2F11" w:rsidP="004A2F11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14:paraId="32EAA79B" w14:textId="77777777" w:rsidR="004A2F11" w:rsidRPr="00125B60" w:rsidRDefault="004A2F11" w:rsidP="004A2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82" w:type="dxa"/>
          </w:tcPr>
          <w:p w14:paraId="6F2CBC5F" w14:textId="77777777" w:rsidR="004A2F11" w:rsidRPr="00125B60" w:rsidRDefault="004A2F11" w:rsidP="004A2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979" w:type="dxa"/>
          </w:tcPr>
          <w:p w14:paraId="22438B44" w14:textId="7572BC2E" w:rsidR="004A2F11" w:rsidRPr="00125B60" w:rsidRDefault="004A2F11" w:rsidP="004A2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sdt>
              <w:sdtPr>
                <w:rPr>
                  <w:i/>
                  <w:iCs/>
                  <w:sz w:val="18"/>
                  <w:szCs w:val="18"/>
                </w:rPr>
                <w:id w:val="-1785342372"/>
                <w:placeholder>
                  <w:docPart w:val="CADAA289247841D2B00B43B18A246FF3"/>
                </w:placeholder>
                <w:showingPlcHdr/>
                <w:dropDownList>
                  <w:listItem w:value="Velg et element."/>
                  <w:listItem w:displayText="Prosjektleder" w:value="Prosjektleder"/>
                  <w:listItem w:displayText="Fagansvarlig*" w:value="Fagansvarlig*"/>
                  <w:listItem w:displayText="Databehandling" w:value="Databehandling"/>
                  <w:listItem w:displayText="Prøvetakere" w:value="Prøvetakere"/>
                  <w:listItem w:displayText="Artsindentifisering" w:value="Artsindentifisering"/>
                  <w:listItem w:displayText="Rapportering" w:value="Rapportering"/>
                  <w:listItem w:displayText="Annet" w:value="Annet"/>
                </w:dropDownList>
              </w:sdtPr>
              <w:sdtContent>
                <w:r w:rsidRPr="00AF4FCD">
                  <w:rPr>
                    <w:rStyle w:val="Plassholdertekst"/>
                  </w:rPr>
                  <w:t>Velg et element.</w:t>
                </w:r>
              </w:sdtContent>
            </w:sdt>
          </w:p>
        </w:tc>
        <w:sdt>
          <w:sdtPr>
            <w:rPr>
              <w:i/>
              <w:iCs/>
              <w:sz w:val="18"/>
              <w:szCs w:val="18"/>
            </w:rPr>
            <w:id w:val="-825976280"/>
            <w:placeholder>
              <w:docPart w:val="679A3375C74445EBB688622E04C4571E"/>
            </w:placeholder>
            <w:showingPlcHdr/>
            <w:dropDownList>
              <w:listItem w:value="Velg et element."/>
              <w:listItem w:displayText="Fysikk" w:value="Fysikk"/>
              <w:listItem w:displayText="Vannprøver" w:value="Vannprøver"/>
              <w:listItem w:displayText="Zooplankton" w:value="Zooplankton"/>
              <w:listItem w:displayText="Fastsittende organismer" w:value="Fastsittende organismer"/>
              <w:listItem w:displayText="Bunnlevende organsimer" w:value="Bunnlevende organsimer"/>
              <w:listItem w:displayText="Litorale og mobile arter" w:value="Litorale og mobile arter"/>
              <w:listItem w:displayText="Alle" w:value="Alle"/>
              <w:listItem w:displayText="Bioinformatikk" w:value="Bioinformatikk"/>
            </w:dropDownList>
          </w:sdtPr>
          <w:sdtContent>
            <w:tc>
              <w:tcPr>
                <w:tcW w:w="2268" w:type="dxa"/>
              </w:tcPr>
              <w:p w14:paraId="144261D5" w14:textId="2959D3E1" w:rsidR="004A2F11" w:rsidRPr="00125B60" w:rsidRDefault="004A2F11" w:rsidP="004A2F11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18"/>
                    <w:szCs w:val="18"/>
                  </w:rPr>
                </w:pPr>
                <w:r w:rsidRPr="005F5B6D">
                  <w:rPr>
                    <w:rStyle w:val="Plassholdertekst"/>
                  </w:rPr>
                  <w:t>Velg et element.</w:t>
                </w:r>
              </w:p>
            </w:tc>
          </w:sdtContent>
        </w:sdt>
        <w:tc>
          <w:tcPr>
            <w:tcW w:w="1843" w:type="dxa"/>
          </w:tcPr>
          <w:p w14:paraId="658BEFF5" w14:textId="77777777" w:rsidR="004A2F11" w:rsidRPr="00125B60" w:rsidRDefault="004A2F11" w:rsidP="004A2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685" w:type="dxa"/>
          </w:tcPr>
          <w:p w14:paraId="448177D9" w14:textId="77777777" w:rsidR="004A2F11" w:rsidRPr="00125B60" w:rsidRDefault="004A2F11" w:rsidP="004A2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4A2F11" w:rsidRPr="00F67AC1" w14:paraId="41E06F61" w14:textId="77777777" w:rsidTr="00E648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6" w:type="dxa"/>
          </w:tcPr>
          <w:p w14:paraId="19ED9154" w14:textId="77777777" w:rsidR="004A2F11" w:rsidRPr="00125B60" w:rsidRDefault="004A2F11" w:rsidP="004A2F11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14:paraId="49ED0A8C" w14:textId="77777777" w:rsidR="004A2F11" w:rsidRPr="00125B60" w:rsidRDefault="004A2F11" w:rsidP="004A2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82" w:type="dxa"/>
          </w:tcPr>
          <w:p w14:paraId="25BA7E31" w14:textId="77777777" w:rsidR="004A2F11" w:rsidRPr="00125B60" w:rsidRDefault="004A2F11" w:rsidP="004A2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979" w:type="dxa"/>
          </w:tcPr>
          <w:p w14:paraId="7E87F5C3" w14:textId="3C824FCB" w:rsidR="004A2F11" w:rsidRPr="00125B60" w:rsidRDefault="004A2F11" w:rsidP="004A2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sdt>
              <w:sdtPr>
                <w:rPr>
                  <w:i/>
                  <w:iCs/>
                  <w:sz w:val="18"/>
                  <w:szCs w:val="18"/>
                </w:rPr>
                <w:id w:val="-946530995"/>
                <w:placeholder>
                  <w:docPart w:val="3D02600F95854C32910D8B9B2F24B735"/>
                </w:placeholder>
                <w:showingPlcHdr/>
                <w:dropDownList>
                  <w:listItem w:value="Velg et element."/>
                  <w:listItem w:displayText="Prosjektleder" w:value="Prosjektleder"/>
                  <w:listItem w:displayText="Fagansvarlig*" w:value="Fagansvarlig*"/>
                  <w:listItem w:displayText="Databehandling" w:value="Databehandling"/>
                  <w:listItem w:displayText="Prøvetakere" w:value="Prøvetakere"/>
                  <w:listItem w:displayText="Artsindentifisering" w:value="Artsindentifisering"/>
                  <w:listItem w:displayText="Rapportering" w:value="Rapportering"/>
                  <w:listItem w:displayText="Annet" w:value="Annet"/>
                </w:dropDownList>
              </w:sdtPr>
              <w:sdtContent>
                <w:r w:rsidRPr="00AF4FCD">
                  <w:rPr>
                    <w:rStyle w:val="Plassholdertekst"/>
                  </w:rPr>
                  <w:t>Velg et element.</w:t>
                </w:r>
              </w:sdtContent>
            </w:sdt>
          </w:p>
        </w:tc>
        <w:sdt>
          <w:sdtPr>
            <w:rPr>
              <w:i/>
              <w:iCs/>
              <w:sz w:val="18"/>
              <w:szCs w:val="18"/>
            </w:rPr>
            <w:id w:val="-31735328"/>
            <w:placeholder>
              <w:docPart w:val="C7B2E2992C8D45E1A0F928194DF75800"/>
            </w:placeholder>
            <w:showingPlcHdr/>
            <w:dropDownList>
              <w:listItem w:value="Velg et element."/>
              <w:listItem w:displayText="Fysikk" w:value="Fysikk"/>
              <w:listItem w:displayText="Vannprøver" w:value="Vannprøver"/>
              <w:listItem w:displayText="Zooplankton" w:value="Zooplankton"/>
              <w:listItem w:displayText="Fastsittende organismer" w:value="Fastsittende organismer"/>
              <w:listItem w:displayText="Bunnlevende organsimer" w:value="Bunnlevende organsimer"/>
              <w:listItem w:displayText="Litorale og mobile arter" w:value="Litorale og mobile arter"/>
              <w:listItem w:displayText="Alle" w:value="Alle"/>
              <w:listItem w:displayText="Bioinformatikk" w:value="Bioinformatikk"/>
            </w:dropDownList>
          </w:sdtPr>
          <w:sdtContent>
            <w:tc>
              <w:tcPr>
                <w:tcW w:w="2268" w:type="dxa"/>
              </w:tcPr>
              <w:p w14:paraId="40EC437C" w14:textId="018C070B" w:rsidR="004A2F11" w:rsidRPr="00125B60" w:rsidRDefault="004A2F11" w:rsidP="004A2F11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18"/>
                    <w:szCs w:val="18"/>
                  </w:rPr>
                </w:pPr>
                <w:r w:rsidRPr="005F5B6D">
                  <w:rPr>
                    <w:rStyle w:val="Plassholdertekst"/>
                  </w:rPr>
                  <w:t>Velg et element.</w:t>
                </w:r>
              </w:p>
            </w:tc>
          </w:sdtContent>
        </w:sdt>
        <w:tc>
          <w:tcPr>
            <w:tcW w:w="1843" w:type="dxa"/>
          </w:tcPr>
          <w:p w14:paraId="02083C9C" w14:textId="77777777" w:rsidR="004A2F11" w:rsidRPr="00125B60" w:rsidRDefault="004A2F11" w:rsidP="004A2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685" w:type="dxa"/>
          </w:tcPr>
          <w:p w14:paraId="1109D942" w14:textId="77777777" w:rsidR="004A2F11" w:rsidRPr="00125B60" w:rsidRDefault="004A2F11" w:rsidP="004A2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4A2F11" w:rsidRPr="00F67AC1" w14:paraId="5405FCED" w14:textId="77777777" w:rsidTr="00E648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6" w:type="dxa"/>
          </w:tcPr>
          <w:p w14:paraId="1B41B026" w14:textId="77777777" w:rsidR="004A2F11" w:rsidRPr="00125B60" w:rsidRDefault="004A2F11" w:rsidP="004A2F11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14:paraId="420F54AE" w14:textId="77777777" w:rsidR="004A2F11" w:rsidRPr="00125B60" w:rsidRDefault="004A2F11" w:rsidP="004A2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82" w:type="dxa"/>
          </w:tcPr>
          <w:p w14:paraId="61307DDC" w14:textId="77777777" w:rsidR="004A2F11" w:rsidRPr="00125B60" w:rsidRDefault="004A2F11" w:rsidP="004A2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979" w:type="dxa"/>
          </w:tcPr>
          <w:p w14:paraId="1C595B48" w14:textId="7B8DEAB2" w:rsidR="004A2F11" w:rsidRPr="00125B60" w:rsidRDefault="004A2F11" w:rsidP="004A2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sdt>
              <w:sdtPr>
                <w:rPr>
                  <w:i/>
                  <w:iCs/>
                  <w:sz w:val="18"/>
                  <w:szCs w:val="18"/>
                </w:rPr>
                <w:id w:val="-1870287077"/>
                <w:placeholder>
                  <w:docPart w:val="854EA8EA261F4C13A8C01267C2401FAE"/>
                </w:placeholder>
                <w:showingPlcHdr/>
                <w:dropDownList>
                  <w:listItem w:value="Velg et element."/>
                  <w:listItem w:displayText="Prosjektleder" w:value="Prosjektleder"/>
                  <w:listItem w:displayText="Fagansvarlig*" w:value="Fagansvarlig*"/>
                  <w:listItem w:displayText="Databehandling" w:value="Databehandling"/>
                  <w:listItem w:displayText="Prøvetakere" w:value="Prøvetakere"/>
                  <w:listItem w:displayText="Artsindentifisering" w:value="Artsindentifisering"/>
                  <w:listItem w:displayText="Rapportering" w:value="Rapportering"/>
                  <w:listItem w:displayText="Annet" w:value="Annet"/>
                </w:dropDownList>
              </w:sdtPr>
              <w:sdtContent>
                <w:r w:rsidRPr="00AF4FCD">
                  <w:rPr>
                    <w:rStyle w:val="Plassholdertekst"/>
                  </w:rPr>
                  <w:t>Velg et element.</w:t>
                </w:r>
              </w:sdtContent>
            </w:sdt>
          </w:p>
        </w:tc>
        <w:sdt>
          <w:sdtPr>
            <w:rPr>
              <w:i/>
              <w:iCs/>
              <w:sz w:val="18"/>
              <w:szCs w:val="18"/>
            </w:rPr>
            <w:id w:val="-835994850"/>
            <w:placeholder>
              <w:docPart w:val="CCB45F619FE34BECA236CC43E721B4CC"/>
            </w:placeholder>
            <w:showingPlcHdr/>
            <w:dropDownList>
              <w:listItem w:value="Velg et element."/>
              <w:listItem w:displayText="Fysikk" w:value="Fysikk"/>
              <w:listItem w:displayText="Vannprøver" w:value="Vannprøver"/>
              <w:listItem w:displayText="Zooplankton" w:value="Zooplankton"/>
              <w:listItem w:displayText="Fastsittende organismer" w:value="Fastsittende organismer"/>
              <w:listItem w:displayText="Bunnlevende organsimer" w:value="Bunnlevende organsimer"/>
              <w:listItem w:displayText="Litorale og mobile arter" w:value="Litorale og mobile arter"/>
              <w:listItem w:displayText="Alle" w:value="Alle"/>
              <w:listItem w:displayText="Bioinformatikk" w:value="Bioinformatikk"/>
            </w:dropDownList>
          </w:sdtPr>
          <w:sdtContent>
            <w:tc>
              <w:tcPr>
                <w:tcW w:w="2268" w:type="dxa"/>
              </w:tcPr>
              <w:p w14:paraId="2B0FA463" w14:textId="6C76B027" w:rsidR="004A2F11" w:rsidRPr="00125B60" w:rsidRDefault="004A2F11" w:rsidP="004A2F11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18"/>
                    <w:szCs w:val="18"/>
                  </w:rPr>
                </w:pPr>
                <w:r w:rsidRPr="005F5B6D">
                  <w:rPr>
                    <w:rStyle w:val="Plassholdertekst"/>
                  </w:rPr>
                  <w:t>Velg et element.</w:t>
                </w:r>
              </w:p>
            </w:tc>
          </w:sdtContent>
        </w:sdt>
        <w:tc>
          <w:tcPr>
            <w:tcW w:w="1843" w:type="dxa"/>
          </w:tcPr>
          <w:p w14:paraId="43ECB169" w14:textId="77777777" w:rsidR="004A2F11" w:rsidRPr="00125B60" w:rsidRDefault="004A2F11" w:rsidP="004A2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685" w:type="dxa"/>
          </w:tcPr>
          <w:p w14:paraId="6A5EDB0A" w14:textId="77777777" w:rsidR="004A2F11" w:rsidRPr="00125B60" w:rsidRDefault="004A2F11" w:rsidP="004A2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4A2F11" w:rsidRPr="00F67AC1" w14:paraId="7915FAC4" w14:textId="77777777" w:rsidTr="00E648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6" w:type="dxa"/>
          </w:tcPr>
          <w:p w14:paraId="490B1CAD" w14:textId="77777777" w:rsidR="004A2F11" w:rsidRPr="00125B60" w:rsidRDefault="004A2F11" w:rsidP="004A2F11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14:paraId="4A57F7A2" w14:textId="77777777" w:rsidR="004A2F11" w:rsidRPr="00125B60" w:rsidRDefault="004A2F11" w:rsidP="004A2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82" w:type="dxa"/>
          </w:tcPr>
          <w:p w14:paraId="2BC3D313" w14:textId="77777777" w:rsidR="004A2F11" w:rsidRPr="00125B60" w:rsidRDefault="004A2F11" w:rsidP="004A2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979" w:type="dxa"/>
          </w:tcPr>
          <w:p w14:paraId="128555D9" w14:textId="41B537DA" w:rsidR="004A2F11" w:rsidRPr="00125B60" w:rsidRDefault="004A2F11" w:rsidP="004A2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sdt>
              <w:sdtPr>
                <w:rPr>
                  <w:i/>
                  <w:iCs/>
                  <w:sz w:val="18"/>
                  <w:szCs w:val="18"/>
                </w:rPr>
                <w:id w:val="-1829517449"/>
                <w:placeholder>
                  <w:docPart w:val="2A09F40445F7477795A3DB6CEB6A4B5F"/>
                </w:placeholder>
                <w:showingPlcHdr/>
                <w:dropDownList>
                  <w:listItem w:value="Velg et element."/>
                  <w:listItem w:displayText="Prosjektleder" w:value="Prosjektleder"/>
                  <w:listItem w:displayText="Fagansvarlig*" w:value="Fagansvarlig*"/>
                  <w:listItem w:displayText="Databehandling" w:value="Databehandling"/>
                  <w:listItem w:displayText="Prøvetakere" w:value="Prøvetakere"/>
                  <w:listItem w:displayText="Artsindentifisering" w:value="Artsindentifisering"/>
                  <w:listItem w:displayText="Rapportering" w:value="Rapportering"/>
                  <w:listItem w:displayText="Annet" w:value="Annet"/>
                </w:dropDownList>
              </w:sdtPr>
              <w:sdtContent>
                <w:r w:rsidRPr="00AF4FCD">
                  <w:rPr>
                    <w:rStyle w:val="Plassholdertekst"/>
                  </w:rPr>
                  <w:t>Velg et element.</w:t>
                </w:r>
              </w:sdtContent>
            </w:sdt>
          </w:p>
        </w:tc>
        <w:sdt>
          <w:sdtPr>
            <w:rPr>
              <w:i/>
              <w:iCs/>
              <w:sz w:val="18"/>
              <w:szCs w:val="18"/>
            </w:rPr>
            <w:id w:val="2004537289"/>
            <w:placeholder>
              <w:docPart w:val="B28AE346414347BC84C8BBADFCFFEC96"/>
            </w:placeholder>
            <w:showingPlcHdr/>
            <w:dropDownList>
              <w:listItem w:value="Velg et element."/>
              <w:listItem w:displayText="Fysikk" w:value="Fysikk"/>
              <w:listItem w:displayText="Vannprøver" w:value="Vannprøver"/>
              <w:listItem w:displayText="Zooplankton" w:value="Zooplankton"/>
              <w:listItem w:displayText="Fastsittende organismer" w:value="Fastsittende organismer"/>
              <w:listItem w:displayText="Bunnlevende organsimer" w:value="Bunnlevende organsimer"/>
              <w:listItem w:displayText="Litorale og mobile arter" w:value="Litorale og mobile arter"/>
              <w:listItem w:displayText="Alle" w:value="Alle"/>
              <w:listItem w:displayText="Bioinformatikk" w:value="Bioinformatikk"/>
            </w:dropDownList>
          </w:sdtPr>
          <w:sdtContent>
            <w:tc>
              <w:tcPr>
                <w:tcW w:w="2268" w:type="dxa"/>
              </w:tcPr>
              <w:p w14:paraId="203B266C" w14:textId="54693738" w:rsidR="004A2F11" w:rsidRPr="00125B60" w:rsidRDefault="004A2F11" w:rsidP="004A2F11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18"/>
                    <w:szCs w:val="18"/>
                  </w:rPr>
                </w:pPr>
                <w:r w:rsidRPr="005F5B6D">
                  <w:rPr>
                    <w:rStyle w:val="Plassholdertekst"/>
                  </w:rPr>
                  <w:t>Velg et element.</w:t>
                </w:r>
              </w:p>
            </w:tc>
          </w:sdtContent>
        </w:sdt>
        <w:tc>
          <w:tcPr>
            <w:tcW w:w="1843" w:type="dxa"/>
          </w:tcPr>
          <w:p w14:paraId="14FE21C5" w14:textId="77777777" w:rsidR="004A2F11" w:rsidRPr="00125B60" w:rsidRDefault="004A2F11" w:rsidP="004A2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685" w:type="dxa"/>
          </w:tcPr>
          <w:p w14:paraId="746245A0" w14:textId="77777777" w:rsidR="004A2F11" w:rsidRPr="00125B60" w:rsidRDefault="004A2F11" w:rsidP="004A2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4A2F11" w:rsidRPr="00F67AC1" w14:paraId="5A29FC1A" w14:textId="77777777" w:rsidTr="00E648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6" w:type="dxa"/>
          </w:tcPr>
          <w:p w14:paraId="530CD2CE" w14:textId="77777777" w:rsidR="004A2F11" w:rsidRPr="00125B60" w:rsidRDefault="004A2F11" w:rsidP="004A2F11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14:paraId="2DFFFB2F" w14:textId="77777777" w:rsidR="004A2F11" w:rsidRPr="00125B60" w:rsidRDefault="004A2F11" w:rsidP="004A2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82" w:type="dxa"/>
          </w:tcPr>
          <w:p w14:paraId="50540574" w14:textId="77777777" w:rsidR="004A2F11" w:rsidRPr="00125B60" w:rsidRDefault="004A2F11" w:rsidP="004A2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979" w:type="dxa"/>
          </w:tcPr>
          <w:p w14:paraId="426202A4" w14:textId="2726CC4D" w:rsidR="004A2F11" w:rsidRPr="00125B60" w:rsidRDefault="004A2F11" w:rsidP="004A2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sdt>
              <w:sdtPr>
                <w:rPr>
                  <w:i/>
                  <w:iCs/>
                  <w:sz w:val="18"/>
                  <w:szCs w:val="18"/>
                </w:rPr>
                <w:id w:val="-1447534044"/>
                <w:placeholder>
                  <w:docPart w:val="D112CD16311B4D63800A13996980EB3A"/>
                </w:placeholder>
                <w:showingPlcHdr/>
                <w:dropDownList>
                  <w:listItem w:value="Velg et element."/>
                  <w:listItem w:displayText="Prosjektleder" w:value="Prosjektleder"/>
                  <w:listItem w:displayText="Fagansvarlig*" w:value="Fagansvarlig*"/>
                  <w:listItem w:displayText="Databehandling" w:value="Databehandling"/>
                  <w:listItem w:displayText="Prøvetakere" w:value="Prøvetakere"/>
                  <w:listItem w:displayText="Artsindentifisering" w:value="Artsindentifisering"/>
                  <w:listItem w:displayText="Rapportering" w:value="Rapportering"/>
                  <w:listItem w:displayText="Annet" w:value="Annet"/>
                </w:dropDownList>
              </w:sdtPr>
              <w:sdtContent>
                <w:r w:rsidRPr="00AF4FCD">
                  <w:rPr>
                    <w:rStyle w:val="Plassholdertekst"/>
                  </w:rPr>
                  <w:t>Velg et element.</w:t>
                </w:r>
              </w:sdtContent>
            </w:sdt>
          </w:p>
        </w:tc>
        <w:sdt>
          <w:sdtPr>
            <w:rPr>
              <w:i/>
              <w:iCs/>
              <w:sz w:val="18"/>
              <w:szCs w:val="18"/>
            </w:rPr>
            <w:id w:val="-356963011"/>
            <w:placeholder>
              <w:docPart w:val="3CE82F4947804FE8A645BA8DBD9BB671"/>
            </w:placeholder>
            <w:showingPlcHdr/>
            <w:dropDownList>
              <w:listItem w:value="Velg et element."/>
              <w:listItem w:displayText="Fysikk" w:value="Fysikk"/>
              <w:listItem w:displayText="Vannprøver" w:value="Vannprøver"/>
              <w:listItem w:displayText="Zooplankton" w:value="Zooplankton"/>
              <w:listItem w:displayText="Fastsittende organismer" w:value="Fastsittende organismer"/>
              <w:listItem w:displayText="Bunnlevende organsimer" w:value="Bunnlevende organsimer"/>
              <w:listItem w:displayText="Litorale og mobile arter" w:value="Litorale og mobile arter"/>
              <w:listItem w:displayText="Alle" w:value="Alle"/>
              <w:listItem w:displayText="Bioinformatikk" w:value="Bioinformatikk"/>
            </w:dropDownList>
          </w:sdtPr>
          <w:sdtContent>
            <w:tc>
              <w:tcPr>
                <w:tcW w:w="2268" w:type="dxa"/>
              </w:tcPr>
              <w:p w14:paraId="450C1CB4" w14:textId="617346D0" w:rsidR="004A2F11" w:rsidRPr="00125B60" w:rsidRDefault="004A2F11" w:rsidP="004A2F11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18"/>
                    <w:szCs w:val="18"/>
                  </w:rPr>
                </w:pPr>
                <w:r w:rsidRPr="005F5B6D">
                  <w:rPr>
                    <w:rStyle w:val="Plassholdertekst"/>
                  </w:rPr>
                  <w:t>Velg et element.</w:t>
                </w:r>
              </w:p>
            </w:tc>
          </w:sdtContent>
        </w:sdt>
        <w:tc>
          <w:tcPr>
            <w:tcW w:w="1843" w:type="dxa"/>
          </w:tcPr>
          <w:p w14:paraId="6BF95885" w14:textId="77777777" w:rsidR="004A2F11" w:rsidRPr="00125B60" w:rsidRDefault="004A2F11" w:rsidP="004A2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685" w:type="dxa"/>
          </w:tcPr>
          <w:p w14:paraId="57C5CBD8" w14:textId="77777777" w:rsidR="004A2F11" w:rsidRPr="00125B60" w:rsidRDefault="004A2F11" w:rsidP="004A2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4A2F11" w:rsidRPr="00F67AC1" w14:paraId="1473C27A" w14:textId="6E2D7944" w:rsidTr="00E648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6" w:type="dxa"/>
          </w:tcPr>
          <w:p w14:paraId="111D8EC4" w14:textId="77777777" w:rsidR="004A2F11" w:rsidRPr="00125B60" w:rsidRDefault="004A2F11" w:rsidP="004A2F11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14:paraId="35FAB0C6" w14:textId="77777777" w:rsidR="004A2F11" w:rsidRPr="00125B60" w:rsidRDefault="004A2F11" w:rsidP="004A2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82" w:type="dxa"/>
          </w:tcPr>
          <w:p w14:paraId="6D5C5EEA" w14:textId="77777777" w:rsidR="004A2F11" w:rsidRPr="00125B60" w:rsidRDefault="004A2F11" w:rsidP="004A2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979" w:type="dxa"/>
          </w:tcPr>
          <w:p w14:paraId="0BB21FB0" w14:textId="7A727E52" w:rsidR="004A2F11" w:rsidRPr="00125B60" w:rsidRDefault="004A2F11" w:rsidP="004A2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sdt>
              <w:sdtPr>
                <w:rPr>
                  <w:i/>
                  <w:iCs/>
                  <w:sz w:val="18"/>
                  <w:szCs w:val="18"/>
                </w:rPr>
                <w:id w:val="124120270"/>
                <w:placeholder>
                  <w:docPart w:val="6D8313028C3944FCBBC697BFE953F018"/>
                </w:placeholder>
                <w:showingPlcHdr/>
                <w:dropDownList>
                  <w:listItem w:value="Velg et element."/>
                  <w:listItem w:displayText="Prosjektleder" w:value="Prosjektleder"/>
                  <w:listItem w:displayText="Fagansvarlig*" w:value="Fagansvarlig*"/>
                  <w:listItem w:displayText="Databehandling" w:value="Databehandling"/>
                  <w:listItem w:displayText="Prøvetakere" w:value="Prøvetakere"/>
                  <w:listItem w:displayText="Artsindentifisering" w:value="Artsindentifisering"/>
                  <w:listItem w:displayText="Rapportering" w:value="Rapportering"/>
                  <w:listItem w:displayText="Annet" w:value="Annet"/>
                </w:dropDownList>
              </w:sdtPr>
              <w:sdtContent>
                <w:r w:rsidRPr="00AF4FCD">
                  <w:rPr>
                    <w:rStyle w:val="Plassholdertekst"/>
                  </w:rPr>
                  <w:t>Velg et element.</w:t>
                </w:r>
              </w:sdtContent>
            </w:sdt>
          </w:p>
        </w:tc>
        <w:sdt>
          <w:sdtPr>
            <w:rPr>
              <w:i/>
              <w:iCs/>
              <w:sz w:val="18"/>
              <w:szCs w:val="18"/>
            </w:rPr>
            <w:id w:val="1363247461"/>
            <w:placeholder>
              <w:docPart w:val="C74326E82DD54E9FBAC3A7583D2C2CD5"/>
            </w:placeholder>
            <w:showingPlcHdr/>
            <w:dropDownList>
              <w:listItem w:value="Velg et element."/>
              <w:listItem w:displayText="Fysikk" w:value="Fysikk"/>
              <w:listItem w:displayText="Vannprøver" w:value="Vannprøver"/>
              <w:listItem w:displayText="Zooplankton" w:value="Zooplankton"/>
              <w:listItem w:displayText="Fastsittende organismer" w:value="Fastsittende organismer"/>
              <w:listItem w:displayText="Bunnlevende organsimer" w:value="Bunnlevende organsimer"/>
              <w:listItem w:displayText="Litorale og mobile arter" w:value="Litorale og mobile arter"/>
              <w:listItem w:displayText="Alle" w:value="Alle"/>
              <w:listItem w:displayText="Bioinformatikk" w:value="Bioinformatikk"/>
            </w:dropDownList>
          </w:sdtPr>
          <w:sdtContent>
            <w:tc>
              <w:tcPr>
                <w:tcW w:w="2268" w:type="dxa"/>
              </w:tcPr>
              <w:p w14:paraId="575AD779" w14:textId="2ABBAFDF" w:rsidR="004A2F11" w:rsidRPr="00125B60" w:rsidRDefault="004A2F11" w:rsidP="004A2F11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18"/>
                    <w:szCs w:val="18"/>
                  </w:rPr>
                </w:pPr>
                <w:r w:rsidRPr="005F5B6D">
                  <w:rPr>
                    <w:rStyle w:val="Plassholdertekst"/>
                  </w:rPr>
                  <w:t>Velg et element.</w:t>
                </w:r>
              </w:p>
            </w:tc>
          </w:sdtContent>
        </w:sdt>
        <w:tc>
          <w:tcPr>
            <w:tcW w:w="1843" w:type="dxa"/>
          </w:tcPr>
          <w:p w14:paraId="4B764CF9" w14:textId="3BED3216" w:rsidR="004A2F11" w:rsidRPr="00125B60" w:rsidRDefault="004A2F11" w:rsidP="004A2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685" w:type="dxa"/>
          </w:tcPr>
          <w:p w14:paraId="61921DBD" w14:textId="77777777" w:rsidR="004A2F11" w:rsidRPr="00125B60" w:rsidRDefault="004A2F11" w:rsidP="004A2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4A2F11" w:rsidRPr="00F67AC1" w14:paraId="1A1A141D" w14:textId="78BAC630" w:rsidTr="00E648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6" w:type="dxa"/>
          </w:tcPr>
          <w:p w14:paraId="0EE36673" w14:textId="77777777" w:rsidR="004A2F11" w:rsidRPr="00125B60" w:rsidRDefault="004A2F11" w:rsidP="004A2F11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14:paraId="44DE0EC9" w14:textId="77777777" w:rsidR="004A2F11" w:rsidRPr="00125B60" w:rsidRDefault="004A2F11" w:rsidP="004A2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82" w:type="dxa"/>
          </w:tcPr>
          <w:p w14:paraId="15EA1A07" w14:textId="77777777" w:rsidR="004A2F11" w:rsidRPr="00125B60" w:rsidRDefault="004A2F11" w:rsidP="004A2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979" w:type="dxa"/>
          </w:tcPr>
          <w:p w14:paraId="50F52C53" w14:textId="57B3C6CA" w:rsidR="004A2F11" w:rsidRPr="00125B60" w:rsidRDefault="004A2F11" w:rsidP="004A2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sdt>
              <w:sdtPr>
                <w:rPr>
                  <w:i/>
                  <w:iCs/>
                  <w:sz w:val="18"/>
                  <w:szCs w:val="18"/>
                </w:rPr>
                <w:id w:val="708148539"/>
                <w:placeholder>
                  <w:docPart w:val="98C415EDBADA4069B1C34A808589C9DD"/>
                </w:placeholder>
                <w:showingPlcHdr/>
                <w:dropDownList>
                  <w:listItem w:value="Velg et element."/>
                  <w:listItem w:displayText="Prosjektleder" w:value="Prosjektleder"/>
                  <w:listItem w:displayText="Fagansvarlig*" w:value="Fagansvarlig*"/>
                  <w:listItem w:displayText="Databehandling" w:value="Databehandling"/>
                  <w:listItem w:displayText="Prøvetakere" w:value="Prøvetakere"/>
                  <w:listItem w:displayText="Artsindentifisering" w:value="Artsindentifisering"/>
                  <w:listItem w:displayText="Rapportering" w:value="Rapportering"/>
                  <w:listItem w:displayText="Annet" w:value="Annet"/>
                </w:dropDownList>
              </w:sdtPr>
              <w:sdtContent>
                <w:r w:rsidRPr="00AF4FCD">
                  <w:rPr>
                    <w:rStyle w:val="Plassholdertekst"/>
                  </w:rPr>
                  <w:t>Velg et element.</w:t>
                </w:r>
              </w:sdtContent>
            </w:sdt>
          </w:p>
        </w:tc>
        <w:sdt>
          <w:sdtPr>
            <w:rPr>
              <w:i/>
              <w:iCs/>
              <w:sz w:val="18"/>
              <w:szCs w:val="18"/>
            </w:rPr>
            <w:id w:val="600385322"/>
            <w:placeholder>
              <w:docPart w:val="21979A65F10F48FB92B4A2AE1D26107D"/>
            </w:placeholder>
            <w:showingPlcHdr/>
            <w:dropDownList>
              <w:listItem w:value="Velg et element."/>
              <w:listItem w:displayText="Fysikk" w:value="Fysikk"/>
              <w:listItem w:displayText="Vannprøver" w:value="Vannprøver"/>
              <w:listItem w:displayText="Zooplankton" w:value="Zooplankton"/>
              <w:listItem w:displayText="Fastsittende organismer" w:value="Fastsittende organismer"/>
              <w:listItem w:displayText="Bunnlevende organsimer" w:value="Bunnlevende organsimer"/>
              <w:listItem w:displayText="Litorale og mobile arter" w:value="Litorale og mobile arter"/>
              <w:listItem w:displayText="Alle" w:value="Alle"/>
              <w:listItem w:displayText="Bioinformatikk" w:value="Bioinformatikk"/>
            </w:dropDownList>
          </w:sdtPr>
          <w:sdtContent>
            <w:tc>
              <w:tcPr>
                <w:tcW w:w="2268" w:type="dxa"/>
              </w:tcPr>
              <w:p w14:paraId="2F30D9C0" w14:textId="5A880264" w:rsidR="004A2F11" w:rsidRPr="00125B60" w:rsidRDefault="004A2F11" w:rsidP="004A2F11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18"/>
                    <w:szCs w:val="18"/>
                  </w:rPr>
                </w:pPr>
                <w:r w:rsidRPr="005F5B6D">
                  <w:rPr>
                    <w:rStyle w:val="Plassholdertekst"/>
                  </w:rPr>
                  <w:t>Velg et element.</w:t>
                </w:r>
              </w:p>
            </w:tc>
          </w:sdtContent>
        </w:sdt>
        <w:tc>
          <w:tcPr>
            <w:tcW w:w="1843" w:type="dxa"/>
          </w:tcPr>
          <w:p w14:paraId="68B24551" w14:textId="74E3C630" w:rsidR="004A2F11" w:rsidRPr="00125B60" w:rsidRDefault="004A2F11" w:rsidP="004A2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685" w:type="dxa"/>
          </w:tcPr>
          <w:p w14:paraId="3052251C" w14:textId="77777777" w:rsidR="004A2F11" w:rsidRPr="00125B60" w:rsidRDefault="004A2F11" w:rsidP="004A2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4A2F11" w:rsidRPr="00F67AC1" w14:paraId="29A20F0A" w14:textId="256ED89B" w:rsidTr="00E648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6" w:type="dxa"/>
          </w:tcPr>
          <w:p w14:paraId="0405C9E7" w14:textId="6CF293BD" w:rsidR="004A2F11" w:rsidRPr="00125B60" w:rsidRDefault="004A2F11" w:rsidP="004A2F11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14:paraId="6D1F6680" w14:textId="77777777" w:rsidR="004A2F11" w:rsidRPr="00125B60" w:rsidRDefault="004A2F11" w:rsidP="004A2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82" w:type="dxa"/>
          </w:tcPr>
          <w:p w14:paraId="68AC368E" w14:textId="77777777" w:rsidR="004A2F11" w:rsidRPr="00125B60" w:rsidRDefault="004A2F11" w:rsidP="004A2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979" w:type="dxa"/>
          </w:tcPr>
          <w:p w14:paraId="31B5E1BE" w14:textId="52A91ADE" w:rsidR="004A2F11" w:rsidRPr="00125B60" w:rsidRDefault="004A2F11" w:rsidP="004A2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sdt>
              <w:sdtPr>
                <w:rPr>
                  <w:i/>
                  <w:iCs/>
                  <w:sz w:val="18"/>
                  <w:szCs w:val="18"/>
                </w:rPr>
                <w:id w:val="527297733"/>
                <w:placeholder>
                  <w:docPart w:val="DBF1F43317924884AA09E1709C517A12"/>
                </w:placeholder>
                <w:showingPlcHdr/>
                <w:dropDownList>
                  <w:listItem w:value="Velg et element."/>
                  <w:listItem w:displayText="Prosjektleder" w:value="Prosjektleder"/>
                  <w:listItem w:displayText="Fagansvarlig*" w:value="Fagansvarlig*"/>
                  <w:listItem w:displayText="Databehandling" w:value="Databehandling"/>
                  <w:listItem w:displayText="Prøvetakere" w:value="Prøvetakere"/>
                  <w:listItem w:displayText="Artsindentifisering" w:value="Artsindentifisering"/>
                  <w:listItem w:displayText="Rapportering" w:value="Rapportering"/>
                  <w:listItem w:displayText="Annet" w:value="Annet"/>
                </w:dropDownList>
              </w:sdtPr>
              <w:sdtContent>
                <w:r w:rsidRPr="00AF4FCD">
                  <w:rPr>
                    <w:rStyle w:val="Plassholdertekst"/>
                  </w:rPr>
                  <w:t>Velg et element.</w:t>
                </w:r>
              </w:sdtContent>
            </w:sdt>
          </w:p>
        </w:tc>
        <w:sdt>
          <w:sdtPr>
            <w:rPr>
              <w:i/>
              <w:iCs/>
              <w:sz w:val="18"/>
              <w:szCs w:val="18"/>
            </w:rPr>
            <w:id w:val="1998447738"/>
            <w:placeholder>
              <w:docPart w:val="8DB7C058B24B46318B9C5F92E913375B"/>
            </w:placeholder>
            <w:showingPlcHdr/>
            <w:dropDownList>
              <w:listItem w:value="Velg et element."/>
              <w:listItem w:displayText="Fysikk" w:value="Fysikk"/>
              <w:listItem w:displayText="Vannprøver" w:value="Vannprøver"/>
              <w:listItem w:displayText="Zooplankton" w:value="Zooplankton"/>
              <w:listItem w:displayText="Fastsittende organismer" w:value="Fastsittende organismer"/>
              <w:listItem w:displayText="Bunnlevende organsimer" w:value="Bunnlevende organsimer"/>
              <w:listItem w:displayText="Litorale og mobile arter" w:value="Litorale og mobile arter"/>
              <w:listItem w:displayText="Alle" w:value="Alle"/>
              <w:listItem w:displayText="Bioinformatikk" w:value="Bioinformatikk"/>
            </w:dropDownList>
          </w:sdtPr>
          <w:sdtContent>
            <w:tc>
              <w:tcPr>
                <w:tcW w:w="2268" w:type="dxa"/>
              </w:tcPr>
              <w:p w14:paraId="216495EA" w14:textId="43A50448" w:rsidR="004A2F11" w:rsidRPr="00125B60" w:rsidRDefault="004A2F11" w:rsidP="004A2F11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18"/>
                    <w:szCs w:val="18"/>
                  </w:rPr>
                </w:pPr>
                <w:r w:rsidRPr="005F5B6D">
                  <w:rPr>
                    <w:rStyle w:val="Plassholdertekst"/>
                  </w:rPr>
                  <w:t>Velg et element.</w:t>
                </w:r>
              </w:p>
            </w:tc>
          </w:sdtContent>
        </w:sdt>
        <w:tc>
          <w:tcPr>
            <w:tcW w:w="1843" w:type="dxa"/>
          </w:tcPr>
          <w:p w14:paraId="544398BB" w14:textId="0A46FD8A" w:rsidR="004A2F11" w:rsidRPr="00125B60" w:rsidRDefault="004A2F11" w:rsidP="004A2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685" w:type="dxa"/>
          </w:tcPr>
          <w:p w14:paraId="28788987" w14:textId="77777777" w:rsidR="004A2F11" w:rsidRPr="00125B60" w:rsidRDefault="004A2F11" w:rsidP="004A2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4A2F11" w:rsidRPr="00F67AC1" w14:paraId="34DC10A2" w14:textId="25E8B13F" w:rsidTr="00E648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6" w:type="dxa"/>
          </w:tcPr>
          <w:p w14:paraId="4927C461" w14:textId="77777777" w:rsidR="004A2F11" w:rsidRPr="00125B60" w:rsidRDefault="004A2F11" w:rsidP="004A2F11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14:paraId="15A59D99" w14:textId="77777777" w:rsidR="004A2F11" w:rsidRPr="00125B60" w:rsidRDefault="004A2F11" w:rsidP="004A2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82" w:type="dxa"/>
          </w:tcPr>
          <w:p w14:paraId="0D9BC0B1" w14:textId="77777777" w:rsidR="004A2F11" w:rsidRPr="00125B60" w:rsidRDefault="004A2F11" w:rsidP="004A2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979" w:type="dxa"/>
          </w:tcPr>
          <w:p w14:paraId="2B3BEC11" w14:textId="1E4DEA95" w:rsidR="004A2F11" w:rsidRPr="00125B60" w:rsidRDefault="004A2F11" w:rsidP="004A2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sdt>
              <w:sdtPr>
                <w:rPr>
                  <w:i/>
                  <w:iCs/>
                  <w:sz w:val="18"/>
                  <w:szCs w:val="18"/>
                </w:rPr>
                <w:id w:val="574940407"/>
                <w:placeholder>
                  <w:docPart w:val="53E206E893CD4C179C054F2E6B8993EE"/>
                </w:placeholder>
                <w:showingPlcHdr/>
                <w:dropDownList>
                  <w:listItem w:value="Velg et element."/>
                  <w:listItem w:displayText="Prosjektleder" w:value="Prosjektleder"/>
                  <w:listItem w:displayText="Fagansvarlig*" w:value="Fagansvarlig*"/>
                  <w:listItem w:displayText="Databehandling" w:value="Databehandling"/>
                  <w:listItem w:displayText="Prøvetakere" w:value="Prøvetakere"/>
                  <w:listItem w:displayText="Artsindentifisering" w:value="Artsindentifisering"/>
                  <w:listItem w:displayText="Rapportering" w:value="Rapportering"/>
                  <w:listItem w:displayText="Annet" w:value="Annet"/>
                </w:dropDownList>
              </w:sdtPr>
              <w:sdtContent>
                <w:r w:rsidRPr="00AF4FCD">
                  <w:rPr>
                    <w:rStyle w:val="Plassholdertekst"/>
                  </w:rPr>
                  <w:t>Velg et element.</w:t>
                </w:r>
              </w:sdtContent>
            </w:sdt>
          </w:p>
        </w:tc>
        <w:sdt>
          <w:sdtPr>
            <w:rPr>
              <w:i/>
              <w:iCs/>
              <w:sz w:val="18"/>
              <w:szCs w:val="18"/>
            </w:rPr>
            <w:id w:val="-1815946791"/>
            <w:placeholder>
              <w:docPart w:val="403A9F0B4E5341EFABBB39A657D1195A"/>
            </w:placeholder>
            <w:showingPlcHdr/>
            <w:dropDownList>
              <w:listItem w:value="Velg et element."/>
              <w:listItem w:displayText="Fysikk" w:value="Fysikk"/>
              <w:listItem w:displayText="Vannprøver" w:value="Vannprøver"/>
              <w:listItem w:displayText="Zooplankton" w:value="Zooplankton"/>
              <w:listItem w:displayText="Fastsittende organismer" w:value="Fastsittende organismer"/>
              <w:listItem w:displayText="Bunnlevende organsimer" w:value="Bunnlevende organsimer"/>
              <w:listItem w:displayText="Litorale og mobile arter" w:value="Litorale og mobile arter"/>
              <w:listItem w:displayText="Alle" w:value="Alle"/>
              <w:listItem w:displayText="Bioinformatikk" w:value="Bioinformatikk"/>
            </w:dropDownList>
          </w:sdtPr>
          <w:sdtContent>
            <w:tc>
              <w:tcPr>
                <w:tcW w:w="2268" w:type="dxa"/>
              </w:tcPr>
              <w:p w14:paraId="797718B7" w14:textId="646CD5BB" w:rsidR="004A2F11" w:rsidRPr="00125B60" w:rsidRDefault="004A2F11" w:rsidP="004A2F11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18"/>
                    <w:szCs w:val="18"/>
                  </w:rPr>
                </w:pPr>
                <w:r w:rsidRPr="005F5B6D">
                  <w:rPr>
                    <w:rStyle w:val="Plassholdertekst"/>
                  </w:rPr>
                  <w:t>Velg et element.</w:t>
                </w:r>
              </w:p>
            </w:tc>
          </w:sdtContent>
        </w:sdt>
        <w:tc>
          <w:tcPr>
            <w:tcW w:w="1843" w:type="dxa"/>
          </w:tcPr>
          <w:p w14:paraId="2AFE5C0E" w14:textId="741E6A9E" w:rsidR="004A2F11" w:rsidRPr="00125B60" w:rsidRDefault="004A2F11" w:rsidP="004A2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685" w:type="dxa"/>
          </w:tcPr>
          <w:p w14:paraId="6AE491CE" w14:textId="77777777" w:rsidR="004A2F11" w:rsidRPr="00125B60" w:rsidRDefault="004A2F11" w:rsidP="004A2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4A2F11" w:rsidRPr="00F67AC1" w14:paraId="6A742A4D" w14:textId="44F1A216" w:rsidTr="00E648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6" w:type="dxa"/>
          </w:tcPr>
          <w:p w14:paraId="7976E320" w14:textId="77777777" w:rsidR="004A2F11" w:rsidRPr="00125B60" w:rsidRDefault="004A2F11" w:rsidP="004A2F11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14:paraId="60F43F61" w14:textId="77777777" w:rsidR="004A2F11" w:rsidRPr="00125B60" w:rsidRDefault="004A2F11" w:rsidP="004A2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82" w:type="dxa"/>
          </w:tcPr>
          <w:p w14:paraId="153056B7" w14:textId="77777777" w:rsidR="004A2F11" w:rsidRPr="00125B60" w:rsidRDefault="004A2F11" w:rsidP="004A2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979" w:type="dxa"/>
          </w:tcPr>
          <w:p w14:paraId="7A7B6239" w14:textId="308942DC" w:rsidR="004A2F11" w:rsidRPr="00125B60" w:rsidRDefault="004A2F11" w:rsidP="004A2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sdt>
              <w:sdtPr>
                <w:rPr>
                  <w:i/>
                  <w:iCs/>
                  <w:sz w:val="18"/>
                  <w:szCs w:val="18"/>
                </w:rPr>
                <w:id w:val="-1619991164"/>
                <w:placeholder>
                  <w:docPart w:val="D664A0B3A6E44E9AB5E75C2FBDFD0CBC"/>
                </w:placeholder>
                <w:showingPlcHdr/>
                <w:dropDownList>
                  <w:listItem w:value="Velg et element."/>
                  <w:listItem w:displayText="Prosjektleder" w:value="Prosjektleder"/>
                  <w:listItem w:displayText="Fagansvarlig*" w:value="Fagansvarlig*"/>
                  <w:listItem w:displayText="Databehandling" w:value="Databehandling"/>
                  <w:listItem w:displayText="Prøvetakere" w:value="Prøvetakere"/>
                  <w:listItem w:displayText="Artsindentifisering" w:value="Artsindentifisering"/>
                  <w:listItem w:displayText="Rapportering" w:value="Rapportering"/>
                  <w:listItem w:displayText="Annet" w:value="Annet"/>
                </w:dropDownList>
              </w:sdtPr>
              <w:sdtContent>
                <w:r w:rsidRPr="00AF4FCD">
                  <w:rPr>
                    <w:rStyle w:val="Plassholdertekst"/>
                  </w:rPr>
                  <w:t>Velg et element.</w:t>
                </w:r>
              </w:sdtContent>
            </w:sdt>
          </w:p>
        </w:tc>
        <w:sdt>
          <w:sdtPr>
            <w:rPr>
              <w:i/>
              <w:iCs/>
              <w:sz w:val="18"/>
              <w:szCs w:val="18"/>
            </w:rPr>
            <w:id w:val="-1546519490"/>
            <w:placeholder>
              <w:docPart w:val="515505CD733B42BB9DB6947B9239552C"/>
            </w:placeholder>
            <w:showingPlcHdr/>
            <w:dropDownList>
              <w:listItem w:value="Velg et element."/>
              <w:listItem w:displayText="Fysikk" w:value="Fysikk"/>
              <w:listItem w:displayText="Vannprøver" w:value="Vannprøver"/>
              <w:listItem w:displayText="Zooplankton" w:value="Zooplankton"/>
              <w:listItem w:displayText="Fastsittende organismer" w:value="Fastsittende organismer"/>
              <w:listItem w:displayText="Bunnlevende organsimer" w:value="Bunnlevende organsimer"/>
              <w:listItem w:displayText="Litorale og mobile arter" w:value="Litorale og mobile arter"/>
              <w:listItem w:displayText="Alle" w:value="Alle"/>
              <w:listItem w:displayText="Bioinformatikk" w:value="Bioinformatikk"/>
            </w:dropDownList>
          </w:sdtPr>
          <w:sdtContent>
            <w:tc>
              <w:tcPr>
                <w:tcW w:w="2268" w:type="dxa"/>
              </w:tcPr>
              <w:p w14:paraId="0594898F" w14:textId="1B31831E" w:rsidR="004A2F11" w:rsidRPr="00125B60" w:rsidRDefault="004A2F11" w:rsidP="004A2F11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18"/>
                    <w:szCs w:val="18"/>
                  </w:rPr>
                </w:pPr>
                <w:r w:rsidRPr="005F5B6D">
                  <w:rPr>
                    <w:rStyle w:val="Plassholdertekst"/>
                  </w:rPr>
                  <w:t>Velg et element.</w:t>
                </w:r>
              </w:p>
            </w:tc>
          </w:sdtContent>
        </w:sdt>
        <w:tc>
          <w:tcPr>
            <w:tcW w:w="1843" w:type="dxa"/>
          </w:tcPr>
          <w:p w14:paraId="6E84D08C" w14:textId="5A4DA99C" w:rsidR="004A2F11" w:rsidRPr="00125B60" w:rsidRDefault="004A2F11" w:rsidP="004A2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685" w:type="dxa"/>
          </w:tcPr>
          <w:p w14:paraId="04E3F74B" w14:textId="77777777" w:rsidR="004A2F11" w:rsidRPr="00125B60" w:rsidRDefault="004A2F11" w:rsidP="004A2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4A2F11" w:rsidRPr="00F67AC1" w14:paraId="1679CA56" w14:textId="6F12EBA4" w:rsidTr="00E648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6" w:type="dxa"/>
          </w:tcPr>
          <w:p w14:paraId="2827F1C6" w14:textId="77777777" w:rsidR="004A2F11" w:rsidRPr="00125B60" w:rsidRDefault="004A2F11" w:rsidP="004A2F11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14:paraId="1F730A3B" w14:textId="77777777" w:rsidR="004A2F11" w:rsidRPr="00125B60" w:rsidRDefault="004A2F11" w:rsidP="004A2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82" w:type="dxa"/>
          </w:tcPr>
          <w:p w14:paraId="1B5C2FFC" w14:textId="77777777" w:rsidR="004A2F11" w:rsidRPr="00125B60" w:rsidRDefault="004A2F11" w:rsidP="004A2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979" w:type="dxa"/>
          </w:tcPr>
          <w:p w14:paraId="3AA99304" w14:textId="72A25DD9" w:rsidR="004A2F11" w:rsidRPr="00125B60" w:rsidRDefault="004A2F11" w:rsidP="004A2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sdt>
              <w:sdtPr>
                <w:rPr>
                  <w:i/>
                  <w:iCs/>
                  <w:sz w:val="18"/>
                  <w:szCs w:val="18"/>
                </w:rPr>
                <w:id w:val="-484932064"/>
                <w:placeholder>
                  <w:docPart w:val="7D13443582604E1A80AD969FD31DFFDA"/>
                </w:placeholder>
                <w:showingPlcHdr/>
                <w:dropDownList>
                  <w:listItem w:value="Velg et element."/>
                  <w:listItem w:displayText="Prosjektleder" w:value="Prosjektleder"/>
                  <w:listItem w:displayText="Fagansvarlig*" w:value="Fagansvarlig*"/>
                  <w:listItem w:displayText="Databehandling" w:value="Databehandling"/>
                  <w:listItem w:displayText="Prøvetakere" w:value="Prøvetakere"/>
                  <w:listItem w:displayText="Artsindentifisering" w:value="Artsindentifisering"/>
                  <w:listItem w:displayText="Rapportering" w:value="Rapportering"/>
                  <w:listItem w:displayText="Annet" w:value="Annet"/>
                </w:dropDownList>
              </w:sdtPr>
              <w:sdtContent>
                <w:r w:rsidRPr="00AF4FCD">
                  <w:rPr>
                    <w:rStyle w:val="Plassholdertekst"/>
                  </w:rPr>
                  <w:t>Velg et element.</w:t>
                </w:r>
              </w:sdtContent>
            </w:sdt>
          </w:p>
        </w:tc>
        <w:sdt>
          <w:sdtPr>
            <w:rPr>
              <w:i/>
              <w:iCs/>
              <w:sz w:val="18"/>
              <w:szCs w:val="18"/>
            </w:rPr>
            <w:id w:val="1045104689"/>
            <w:placeholder>
              <w:docPart w:val="F6A916FDEBD34FF6A0D4EDFF78D7E252"/>
            </w:placeholder>
            <w:showingPlcHdr/>
            <w:dropDownList>
              <w:listItem w:value="Velg et element."/>
              <w:listItem w:displayText="Fysikk" w:value="Fysikk"/>
              <w:listItem w:displayText="Vannprøver" w:value="Vannprøver"/>
              <w:listItem w:displayText="Zooplankton" w:value="Zooplankton"/>
              <w:listItem w:displayText="Fastsittende organismer" w:value="Fastsittende organismer"/>
              <w:listItem w:displayText="Bunnlevende organsimer" w:value="Bunnlevende organsimer"/>
              <w:listItem w:displayText="Litorale og mobile arter" w:value="Litorale og mobile arter"/>
              <w:listItem w:displayText="Alle" w:value="Alle"/>
              <w:listItem w:displayText="Bioinformatikk" w:value="Bioinformatikk"/>
            </w:dropDownList>
          </w:sdtPr>
          <w:sdtContent>
            <w:tc>
              <w:tcPr>
                <w:tcW w:w="2268" w:type="dxa"/>
              </w:tcPr>
              <w:p w14:paraId="34181D39" w14:textId="41570F33" w:rsidR="004A2F11" w:rsidRPr="00125B60" w:rsidRDefault="004A2F11" w:rsidP="004A2F11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18"/>
                    <w:szCs w:val="18"/>
                  </w:rPr>
                </w:pPr>
                <w:r w:rsidRPr="005F5B6D">
                  <w:rPr>
                    <w:rStyle w:val="Plassholdertekst"/>
                  </w:rPr>
                  <w:t>Velg et element.</w:t>
                </w:r>
              </w:p>
            </w:tc>
          </w:sdtContent>
        </w:sdt>
        <w:tc>
          <w:tcPr>
            <w:tcW w:w="1843" w:type="dxa"/>
          </w:tcPr>
          <w:p w14:paraId="0F979AA6" w14:textId="117D0005" w:rsidR="004A2F11" w:rsidRPr="00125B60" w:rsidRDefault="004A2F11" w:rsidP="004A2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685" w:type="dxa"/>
          </w:tcPr>
          <w:p w14:paraId="43E6F6AD" w14:textId="77777777" w:rsidR="004A2F11" w:rsidRPr="00125B60" w:rsidRDefault="004A2F11" w:rsidP="004A2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4A2F11" w:rsidRPr="00F67AC1" w14:paraId="499F93DC" w14:textId="2BFAEDF1" w:rsidTr="00E648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6" w:type="dxa"/>
          </w:tcPr>
          <w:p w14:paraId="7BB9A86D" w14:textId="77777777" w:rsidR="004A2F11" w:rsidRPr="00125B60" w:rsidRDefault="004A2F11" w:rsidP="004A2F11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</w:tcPr>
          <w:p w14:paraId="1C7F4C92" w14:textId="77777777" w:rsidR="004A2F11" w:rsidRPr="00125B60" w:rsidRDefault="004A2F11" w:rsidP="004A2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82" w:type="dxa"/>
          </w:tcPr>
          <w:p w14:paraId="5AA930F7" w14:textId="77777777" w:rsidR="004A2F11" w:rsidRPr="00125B60" w:rsidRDefault="004A2F11" w:rsidP="004A2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979" w:type="dxa"/>
          </w:tcPr>
          <w:p w14:paraId="27C848DA" w14:textId="05B149FB" w:rsidR="004A2F11" w:rsidRPr="00125B60" w:rsidRDefault="004A2F11" w:rsidP="004A2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sdt>
              <w:sdtPr>
                <w:rPr>
                  <w:i/>
                  <w:iCs/>
                  <w:sz w:val="18"/>
                  <w:szCs w:val="18"/>
                </w:rPr>
                <w:id w:val="-450323309"/>
                <w:placeholder>
                  <w:docPart w:val="4FFC0BD0836C4C07AA648BC3ADC7646E"/>
                </w:placeholder>
                <w:showingPlcHdr/>
                <w:dropDownList>
                  <w:listItem w:value="Velg et element."/>
                  <w:listItem w:displayText="Prosjektleder" w:value="Prosjektleder"/>
                  <w:listItem w:displayText="Fagansvarlig*" w:value="Fagansvarlig*"/>
                  <w:listItem w:displayText="Databehandling" w:value="Databehandling"/>
                  <w:listItem w:displayText="Prøvetakere" w:value="Prøvetakere"/>
                  <w:listItem w:displayText="Artsindentifisering" w:value="Artsindentifisering"/>
                  <w:listItem w:displayText="Rapportering" w:value="Rapportering"/>
                  <w:listItem w:displayText="Annet" w:value="Annet"/>
                </w:dropDownList>
              </w:sdtPr>
              <w:sdtContent>
                <w:r w:rsidRPr="00AF4FCD">
                  <w:rPr>
                    <w:rStyle w:val="Plassholdertekst"/>
                  </w:rPr>
                  <w:t>Velg et element.</w:t>
                </w:r>
              </w:sdtContent>
            </w:sdt>
          </w:p>
        </w:tc>
        <w:sdt>
          <w:sdtPr>
            <w:rPr>
              <w:i/>
              <w:iCs/>
              <w:sz w:val="18"/>
              <w:szCs w:val="18"/>
            </w:rPr>
            <w:id w:val="-1010289131"/>
            <w:placeholder>
              <w:docPart w:val="A17A8EAD787743FC9DD22B1456974C3F"/>
            </w:placeholder>
            <w:showingPlcHdr/>
            <w:dropDownList>
              <w:listItem w:value="Velg et element."/>
              <w:listItem w:displayText="Fysikk" w:value="Fysikk"/>
              <w:listItem w:displayText="Vannprøver" w:value="Vannprøver"/>
              <w:listItem w:displayText="Zooplankton" w:value="Zooplankton"/>
              <w:listItem w:displayText="Fastsittende organismer" w:value="Fastsittende organismer"/>
              <w:listItem w:displayText="Bunnlevende organsimer" w:value="Bunnlevende organsimer"/>
              <w:listItem w:displayText="Litorale og mobile arter" w:value="Litorale og mobile arter"/>
              <w:listItem w:displayText="Alle" w:value="Alle"/>
              <w:listItem w:displayText="Bioinformatikk" w:value="Bioinformatikk"/>
            </w:dropDownList>
          </w:sdtPr>
          <w:sdtContent>
            <w:tc>
              <w:tcPr>
                <w:tcW w:w="2268" w:type="dxa"/>
              </w:tcPr>
              <w:p w14:paraId="32C3BD09" w14:textId="0B7F8F80" w:rsidR="004A2F11" w:rsidRPr="00125B60" w:rsidRDefault="004A2F11" w:rsidP="004A2F11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18"/>
                    <w:szCs w:val="18"/>
                  </w:rPr>
                </w:pPr>
                <w:r w:rsidRPr="005F5B6D">
                  <w:rPr>
                    <w:rStyle w:val="Plassholdertekst"/>
                  </w:rPr>
                  <w:t>Velg et element.</w:t>
                </w:r>
              </w:p>
            </w:tc>
          </w:sdtContent>
        </w:sdt>
        <w:tc>
          <w:tcPr>
            <w:tcW w:w="1843" w:type="dxa"/>
          </w:tcPr>
          <w:p w14:paraId="5E18C78C" w14:textId="61FE9284" w:rsidR="004A2F11" w:rsidRPr="00125B60" w:rsidRDefault="004A2F11" w:rsidP="004A2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685" w:type="dxa"/>
          </w:tcPr>
          <w:p w14:paraId="54870B5E" w14:textId="77777777" w:rsidR="004A2F11" w:rsidRPr="00125B60" w:rsidRDefault="004A2F11" w:rsidP="004A2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4A2F11" w:rsidRPr="00F67AC1" w14:paraId="52B002B4" w14:textId="5711AFF8" w:rsidTr="00E648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6" w:type="dxa"/>
            <w:tcBorders>
              <w:bottom w:val="single" w:sz="8" w:space="0" w:color="005E5D" w:themeColor="accent1"/>
            </w:tcBorders>
          </w:tcPr>
          <w:p w14:paraId="40E1F65E" w14:textId="77777777" w:rsidR="004A2F11" w:rsidRPr="00125B60" w:rsidRDefault="004A2F11" w:rsidP="004A2F11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  <w:tcBorders>
              <w:bottom w:val="single" w:sz="8" w:space="0" w:color="005E5D" w:themeColor="accent1"/>
            </w:tcBorders>
          </w:tcPr>
          <w:p w14:paraId="37B55D33" w14:textId="77777777" w:rsidR="004A2F11" w:rsidRPr="00125B60" w:rsidRDefault="004A2F11" w:rsidP="004A2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82" w:type="dxa"/>
            <w:tcBorders>
              <w:bottom w:val="single" w:sz="8" w:space="0" w:color="005E5D" w:themeColor="accent1"/>
            </w:tcBorders>
          </w:tcPr>
          <w:p w14:paraId="43C53A54" w14:textId="77777777" w:rsidR="004A2F11" w:rsidRPr="00125B60" w:rsidRDefault="004A2F11" w:rsidP="004A2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979" w:type="dxa"/>
            <w:tcBorders>
              <w:bottom w:val="single" w:sz="8" w:space="0" w:color="005E5D" w:themeColor="accent1"/>
            </w:tcBorders>
          </w:tcPr>
          <w:p w14:paraId="005B8954" w14:textId="40CB50BD" w:rsidR="004A2F11" w:rsidRPr="00125B60" w:rsidRDefault="004A2F11" w:rsidP="004A2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sdt>
              <w:sdtPr>
                <w:rPr>
                  <w:i/>
                  <w:iCs/>
                  <w:sz w:val="18"/>
                  <w:szCs w:val="18"/>
                </w:rPr>
                <w:id w:val="-1542503908"/>
                <w:placeholder>
                  <w:docPart w:val="08EA426CB37C446AA3CFCBD4022AF762"/>
                </w:placeholder>
                <w:showingPlcHdr/>
                <w:dropDownList>
                  <w:listItem w:value="Velg et element."/>
                  <w:listItem w:displayText="Prosjektleder" w:value="Prosjektleder"/>
                  <w:listItem w:displayText="Fagansvarlig*" w:value="Fagansvarlig*"/>
                  <w:listItem w:displayText="Databehandling" w:value="Databehandling"/>
                  <w:listItem w:displayText="Prøvetakere" w:value="Prøvetakere"/>
                  <w:listItem w:displayText="Artsindentifisering" w:value="Artsindentifisering"/>
                  <w:listItem w:displayText="Rapportering" w:value="Rapportering"/>
                  <w:listItem w:displayText="Annet" w:value="Annet"/>
                </w:dropDownList>
              </w:sdtPr>
              <w:sdtContent>
                <w:r w:rsidRPr="00AF4FCD">
                  <w:rPr>
                    <w:rStyle w:val="Plassholdertekst"/>
                  </w:rPr>
                  <w:t>Velg et element.</w:t>
                </w:r>
              </w:sdtContent>
            </w:sdt>
          </w:p>
        </w:tc>
        <w:sdt>
          <w:sdtPr>
            <w:rPr>
              <w:i/>
              <w:iCs/>
              <w:sz w:val="18"/>
              <w:szCs w:val="18"/>
            </w:rPr>
            <w:id w:val="-685894383"/>
            <w:placeholder>
              <w:docPart w:val="B4390B112B8449469A4570D31B375505"/>
            </w:placeholder>
            <w:showingPlcHdr/>
            <w:dropDownList>
              <w:listItem w:value="Velg et element."/>
              <w:listItem w:displayText="Fysikk" w:value="Fysikk"/>
              <w:listItem w:displayText="Vannprøver" w:value="Vannprøver"/>
              <w:listItem w:displayText="Zooplankton" w:value="Zooplankton"/>
              <w:listItem w:displayText="Fastsittende organismer" w:value="Fastsittende organismer"/>
              <w:listItem w:displayText="Bunnlevende organsimer" w:value="Bunnlevende organsimer"/>
              <w:listItem w:displayText="Litorale og mobile arter" w:value="Litorale og mobile arter"/>
              <w:listItem w:displayText="Alle" w:value="Alle"/>
              <w:listItem w:displayText="Bioinformatikk" w:value="Bioinformatikk"/>
            </w:dropDownList>
          </w:sdtPr>
          <w:sdtContent>
            <w:tc>
              <w:tcPr>
                <w:tcW w:w="2268" w:type="dxa"/>
              </w:tcPr>
              <w:p w14:paraId="6E0A14A0" w14:textId="377DF032" w:rsidR="004A2F11" w:rsidRPr="00125B60" w:rsidRDefault="004A2F11" w:rsidP="004A2F11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18"/>
                    <w:szCs w:val="18"/>
                  </w:rPr>
                </w:pPr>
                <w:r w:rsidRPr="005F5B6D">
                  <w:rPr>
                    <w:rStyle w:val="Plassholdertekst"/>
                  </w:rPr>
                  <w:t>Velg et element.</w:t>
                </w:r>
              </w:p>
            </w:tc>
          </w:sdtContent>
        </w:sdt>
        <w:tc>
          <w:tcPr>
            <w:tcW w:w="1843" w:type="dxa"/>
          </w:tcPr>
          <w:p w14:paraId="612254B6" w14:textId="06E2176B" w:rsidR="004A2F11" w:rsidRPr="00125B60" w:rsidRDefault="004A2F11" w:rsidP="004A2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685" w:type="dxa"/>
          </w:tcPr>
          <w:p w14:paraId="5C988E9D" w14:textId="77777777" w:rsidR="004A2F11" w:rsidRPr="00125B60" w:rsidRDefault="004A2F11" w:rsidP="004A2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022B07" w:rsidRPr="00F67AC1" w14:paraId="2964529F" w14:textId="07F91FC4" w:rsidTr="00E648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6" w:type="dxa"/>
            <w:tcBorders>
              <w:left w:val="nil"/>
              <w:bottom w:val="nil"/>
              <w:right w:val="nil"/>
            </w:tcBorders>
          </w:tcPr>
          <w:p w14:paraId="33BB39EE" w14:textId="77777777" w:rsidR="00022B07" w:rsidRPr="00125B60" w:rsidRDefault="00022B07" w:rsidP="00E40F11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  <w:tcBorders>
              <w:left w:val="nil"/>
              <w:bottom w:val="nil"/>
              <w:right w:val="nil"/>
            </w:tcBorders>
          </w:tcPr>
          <w:p w14:paraId="30AA3A20" w14:textId="77777777" w:rsidR="00022B07" w:rsidRPr="00125B60" w:rsidRDefault="00022B07" w:rsidP="00E40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</w:tcPr>
          <w:p w14:paraId="0D84AF3A" w14:textId="77777777" w:rsidR="00022B07" w:rsidRPr="00125B60" w:rsidRDefault="00022B07" w:rsidP="00E40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979" w:type="dxa"/>
            <w:tcBorders>
              <w:left w:val="nil"/>
              <w:bottom w:val="nil"/>
            </w:tcBorders>
          </w:tcPr>
          <w:p w14:paraId="3642F021" w14:textId="40B36A08" w:rsidR="00022B07" w:rsidRPr="00F84A4F" w:rsidRDefault="00022B07" w:rsidP="00E40F1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</w:tcPr>
          <w:p w14:paraId="15A0AA68" w14:textId="678A2C7F" w:rsidR="00022B07" w:rsidRPr="00125B60" w:rsidRDefault="00022B07" w:rsidP="00E40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F84A4F">
              <w:rPr>
                <w:b/>
                <w:bCs/>
                <w:sz w:val="18"/>
                <w:szCs w:val="18"/>
              </w:rPr>
              <w:t>SUM</w:t>
            </w:r>
          </w:p>
        </w:tc>
        <w:tc>
          <w:tcPr>
            <w:tcW w:w="1843" w:type="dxa"/>
          </w:tcPr>
          <w:p w14:paraId="4102F456" w14:textId="68EFFC5B" w:rsidR="00022B07" w:rsidRPr="00125B60" w:rsidRDefault="00022B07" w:rsidP="00E40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685" w:type="dxa"/>
          </w:tcPr>
          <w:p w14:paraId="7B444EDB" w14:textId="77777777" w:rsidR="00022B07" w:rsidRPr="00125B60" w:rsidRDefault="00022B07" w:rsidP="00E40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</w:tbl>
    <w:p w14:paraId="5109794E" w14:textId="77777777" w:rsidR="00DB79A0" w:rsidRPr="00125B60" w:rsidRDefault="00DB79A0" w:rsidP="00A46467"/>
    <w:p w14:paraId="08F6A5D6" w14:textId="7AF0A70E" w:rsidR="0039058F" w:rsidRPr="00DC5BDF" w:rsidRDefault="00FF2302" w:rsidP="00FF2302">
      <w:r>
        <w:lastRenderedPageBreak/>
        <w:t xml:space="preserve">*Fagansvarlig har </w:t>
      </w:r>
      <w:r w:rsidR="008105C3">
        <w:t>overordnet koordineringsansvar på fagfeltet</w:t>
      </w:r>
      <w:r w:rsidR="00FC0DA2">
        <w:t xml:space="preserve">, fra prøvetaking til </w:t>
      </w:r>
      <w:r w:rsidR="006B08F2">
        <w:t>rapportering,</w:t>
      </w:r>
      <w:r w:rsidR="008105C3">
        <w:t xml:space="preserve"> </w:t>
      </w:r>
      <w:r w:rsidR="006B08F2">
        <w:t>samt</w:t>
      </w:r>
      <w:r w:rsidR="008105C3">
        <w:t xml:space="preserve"> </w:t>
      </w:r>
      <w:r w:rsidR="00695845">
        <w:t>ansvar for fagområdet ved rapportskriving</w:t>
      </w:r>
      <w:r w:rsidR="00BC79E0">
        <w:t xml:space="preserve"> og kvalitetssikring.</w:t>
      </w:r>
    </w:p>
    <w:sectPr w:rsidR="0039058F" w:rsidRPr="00DC5BDF" w:rsidSect="007D79E0">
      <w:headerReference w:type="default" r:id="rId12"/>
      <w:footerReference w:type="default" r:id="rId13"/>
      <w:headerReference w:type="first" r:id="rId14"/>
      <w:footerReference w:type="first" r:id="rId15"/>
      <w:pgSz w:w="16838" w:h="11906" w:orient="landscape" w:code="9"/>
      <w:pgMar w:top="1418" w:right="1529" w:bottom="1418" w:left="1134" w:header="510" w:footer="675" w:gutter="0"/>
      <w:cols w:space="567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998C0" w14:textId="77777777" w:rsidR="008E1B60" w:rsidRDefault="008E1B60" w:rsidP="00D57883">
      <w:r>
        <w:separator/>
      </w:r>
    </w:p>
  </w:endnote>
  <w:endnote w:type="continuationSeparator" w:id="0">
    <w:p w14:paraId="141C535E" w14:textId="77777777" w:rsidR="008E1B60" w:rsidRDefault="008E1B60" w:rsidP="00D57883">
      <w:r>
        <w:continuationSeparator/>
      </w:r>
    </w:p>
  </w:endnote>
  <w:endnote w:type="continuationNotice" w:id="1">
    <w:p w14:paraId="11A6B45B" w14:textId="77777777" w:rsidR="008E1B60" w:rsidRDefault="008E1B6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 SemiBold">
    <w:panose1 w:val="020B0706030804020204"/>
    <w:charset w:val="00"/>
    <w:family w:val="swiss"/>
    <w:pitch w:val="variable"/>
    <w:sig w:usb0="E00002EF" w:usb1="4000205B" w:usb2="00000028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3D9F5" w14:textId="77777777" w:rsidR="000A34C4" w:rsidRPr="00DA5D4D" w:rsidRDefault="00DA5D4D" w:rsidP="00DA5D4D">
    <w:pPr>
      <w:pStyle w:val="Bunntekst"/>
      <w:jc w:val="center"/>
    </w:pPr>
    <w:r w:rsidRPr="00DA5D4D">
      <w:t xml:space="preserve">Side </w:t>
    </w:r>
    <w:r w:rsidR="0003664E">
      <w:fldChar w:fldCharType="begin"/>
    </w:r>
    <w:r w:rsidR="0003664E">
      <w:instrText xml:space="preserve"> PAGE   \* MERGEFORMAT </w:instrText>
    </w:r>
    <w:r w:rsidR="0003664E">
      <w:fldChar w:fldCharType="separate"/>
    </w:r>
    <w:r w:rsidR="0003664E">
      <w:rPr>
        <w:noProof/>
      </w:rPr>
      <w:t>2</w:t>
    </w:r>
    <w:r w:rsidR="0003664E">
      <w:fldChar w:fldCharType="end"/>
    </w:r>
    <w:r w:rsidRPr="00DA5D4D">
      <w:t xml:space="preserve"> av </w:t>
    </w:r>
    <w:fldSimple w:instr="NUMPAGES   \* MERGEFORMAT">
      <w:r w:rsidR="0003664E">
        <w:rPr>
          <w:noProof/>
        </w:rPr>
        <w:t>3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13C0B" w14:textId="77777777" w:rsidR="006469E3" w:rsidRPr="00D80919" w:rsidRDefault="00D80919" w:rsidP="00DA5D4D">
    <w:pPr>
      <w:pStyle w:val="Bunntekst"/>
    </w:pPr>
    <w:r w:rsidRPr="00D80919">
      <w:t xml:space="preserve">Side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  <w:r w:rsidRPr="00D80919">
      <w:t xml:space="preserve"> av </w:t>
    </w:r>
    <w:fldSimple w:instr="NUMPAGES   \* MERGEFORMAT">
      <w:r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961645" w14:textId="77777777" w:rsidR="008E1B60" w:rsidRDefault="008E1B60" w:rsidP="00D57883">
      <w:r>
        <w:separator/>
      </w:r>
    </w:p>
  </w:footnote>
  <w:footnote w:type="continuationSeparator" w:id="0">
    <w:p w14:paraId="18247CB2" w14:textId="77777777" w:rsidR="008E1B60" w:rsidRDefault="008E1B60" w:rsidP="00D57883">
      <w:r>
        <w:continuationSeparator/>
      </w:r>
    </w:p>
  </w:footnote>
  <w:footnote w:type="continuationNotice" w:id="1">
    <w:p w14:paraId="3A9D5E0F" w14:textId="77777777" w:rsidR="008E1B60" w:rsidRDefault="008E1B6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9B07B" w14:textId="65C11053" w:rsidR="00310C57" w:rsidRPr="005F33E7" w:rsidRDefault="009675F1" w:rsidP="005F33E7">
    <w:pPr>
      <w:pStyle w:val="Topptekst"/>
      <w:jc w:val="left"/>
      <w:rPr>
        <w:b w:val="0"/>
        <w:bCs/>
      </w:rPr>
    </w:pPr>
    <w:r w:rsidRPr="000D460B">
      <w:rPr>
        <w:b w:val="0"/>
        <w:noProof/>
        <w:color w:val="000000" w:themeColor="text1"/>
      </w:rPr>
      <w:drawing>
        <wp:anchor distT="0" distB="0" distL="114300" distR="114300" simplePos="0" relativeHeight="251658241" behindDoc="0" locked="0" layoutInCell="1" allowOverlap="1" wp14:anchorId="08BE309D" wp14:editId="035BA1F9">
          <wp:simplePos x="0" y="0"/>
          <wp:positionH relativeFrom="margin">
            <wp:posOffset>-122555</wp:posOffset>
          </wp:positionH>
          <wp:positionV relativeFrom="page">
            <wp:posOffset>407035</wp:posOffset>
          </wp:positionV>
          <wp:extent cx="1569600" cy="644400"/>
          <wp:effectExtent l="0" t="0" r="0" b="0"/>
          <wp:wrapNone/>
          <wp:docPr id="931925235" name="Logo" descr="Et bilde som inneholder tekst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" descr="Et bilde som inneholder tekst&#10;&#10;Automatisk generert beskrivels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9600" cy="64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3C94A" w14:textId="5E201336" w:rsidR="00E86842" w:rsidRPr="00AD417C" w:rsidRDefault="002A2A66" w:rsidP="00D57883">
    <w:pPr>
      <w:pStyle w:val="Topptekst"/>
      <w:rPr>
        <w:b w:val="0"/>
        <w:bCs/>
      </w:rPr>
    </w:pPr>
    <w:r w:rsidRPr="00AD417C">
      <w:rPr>
        <w:b w:val="0"/>
        <w:bCs/>
        <w:noProof/>
        <w:shd w:val="clear" w:color="auto" w:fill="FFFF00"/>
      </w:rPr>
      <w:drawing>
        <wp:anchor distT="0" distB="0" distL="114300" distR="114300" simplePos="0" relativeHeight="251658240" behindDoc="0" locked="0" layoutInCell="1" allowOverlap="1" wp14:anchorId="6D618401" wp14:editId="5111FD31">
          <wp:simplePos x="0" y="0"/>
          <wp:positionH relativeFrom="margin">
            <wp:posOffset>-122173</wp:posOffset>
          </wp:positionH>
          <wp:positionV relativeFrom="page">
            <wp:posOffset>406987</wp:posOffset>
          </wp:positionV>
          <wp:extent cx="1570638" cy="644400"/>
          <wp:effectExtent l="0" t="0" r="0" b="0"/>
          <wp:wrapNone/>
          <wp:docPr id="434241456" name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Logo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0638" cy="64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91826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C082D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70196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6B665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549B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2586F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EA25B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B4A0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C0C3C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D922872"/>
    <w:multiLevelType w:val="hybridMultilevel"/>
    <w:tmpl w:val="C65C316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D05B23"/>
    <w:multiLevelType w:val="hybridMultilevel"/>
    <w:tmpl w:val="79320400"/>
    <w:lvl w:ilvl="0" w:tplc="0414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FB39CA"/>
    <w:multiLevelType w:val="hybridMultilevel"/>
    <w:tmpl w:val="67FCB86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A5574D"/>
    <w:multiLevelType w:val="multilevel"/>
    <w:tmpl w:val="5ED0B29C"/>
    <w:lvl w:ilvl="0">
      <w:start w:val="1"/>
      <w:numFmt w:val="bullet"/>
      <w:pStyle w:val="Punktliste"/>
      <w:lvlText w:val=""/>
      <w:lvlJc w:val="left"/>
      <w:pPr>
        <w:ind w:left="198" w:hanging="198"/>
      </w:pPr>
      <w:rPr>
        <w:rFonts w:ascii="Symbol" w:hAnsi="Symbol" w:cs="Times New Roman" w:hint="default"/>
        <w:color w:val="auto"/>
      </w:rPr>
    </w:lvl>
    <w:lvl w:ilvl="1">
      <w:start w:val="1"/>
      <w:numFmt w:val="bullet"/>
      <w:pStyle w:val="Punktliste2"/>
      <w:lvlText w:val=""/>
      <w:lvlJc w:val="left"/>
      <w:pPr>
        <w:ind w:left="396" w:hanging="198"/>
      </w:pPr>
      <w:rPr>
        <w:rFonts w:ascii="Symbol" w:hAnsi="Symbol" w:cs="Times New Roman" w:hint="default"/>
        <w:color w:val="auto"/>
      </w:rPr>
    </w:lvl>
    <w:lvl w:ilvl="2">
      <w:start w:val="1"/>
      <w:numFmt w:val="bullet"/>
      <w:pStyle w:val="Punktliste3"/>
      <w:lvlText w:val=""/>
      <w:lvlJc w:val="left"/>
      <w:pPr>
        <w:ind w:left="594" w:hanging="198"/>
      </w:pPr>
      <w:rPr>
        <w:rFonts w:ascii="Symbol" w:hAnsi="Symbol"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92" w:hanging="198"/>
      </w:pPr>
      <w:rPr>
        <w:rFonts w:ascii="Symbol" w:hAnsi="Symbol" w:cs="Times New Roman" w:hint="default"/>
        <w:color w:val="auto"/>
      </w:rPr>
    </w:lvl>
    <w:lvl w:ilvl="4">
      <w:start w:val="1"/>
      <w:numFmt w:val="bullet"/>
      <w:lvlText w:val=""/>
      <w:lvlJc w:val="left"/>
      <w:pPr>
        <w:ind w:left="990" w:hanging="198"/>
      </w:pPr>
      <w:rPr>
        <w:rFonts w:ascii="Symbol" w:hAnsi="Symbol" w:cs="Times New Roman" w:hint="default"/>
        <w:color w:val="auto"/>
      </w:rPr>
    </w:lvl>
    <w:lvl w:ilvl="5">
      <w:start w:val="1"/>
      <w:numFmt w:val="bullet"/>
      <w:lvlText w:val=""/>
      <w:lvlJc w:val="left"/>
      <w:pPr>
        <w:ind w:left="1188" w:hanging="198"/>
      </w:pPr>
      <w:rPr>
        <w:rFonts w:ascii="Symbol" w:hAnsi="Symbol" w:cs="Times New Roman" w:hint="default"/>
        <w:color w:val="auto"/>
      </w:rPr>
    </w:lvl>
    <w:lvl w:ilvl="6">
      <w:start w:val="1"/>
      <w:numFmt w:val="bullet"/>
      <w:lvlText w:val=""/>
      <w:lvlJc w:val="left"/>
      <w:pPr>
        <w:ind w:left="1386" w:hanging="198"/>
      </w:pPr>
      <w:rPr>
        <w:rFonts w:ascii="Symbol" w:hAnsi="Symbol" w:cs="Times New Roman" w:hint="default"/>
        <w:color w:val="auto"/>
      </w:rPr>
    </w:lvl>
    <w:lvl w:ilvl="7">
      <w:start w:val="1"/>
      <w:numFmt w:val="bullet"/>
      <w:lvlText w:val=""/>
      <w:lvlJc w:val="left"/>
      <w:pPr>
        <w:ind w:left="1584" w:hanging="198"/>
      </w:pPr>
      <w:rPr>
        <w:rFonts w:ascii="Symbol" w:hAnsi="Symbol" w:cs="Times New Roman" w:hint="default"/>
        <w:color w:val="auto"/>
      </w:rPr>
    </w:lvl>
    <w:lvl w:ilvl="8">
      <w:start w:val="1"/>
      <w:numFmt w:val="bullet"/>
      <w:lvlText w:val=""/>
      <w:lvlJc w:val="left"/>
      <w:pPr>
        <w:ind w:left="1782" w:hanging="198"/>
      </w:pPr>
      <w:rPr>
        <w:rFonts w:ascii="Symbol" w:hAnsi="Symbol" w:cs="Times New Roman" w:hint="default"/>
        <w:color w:val="auto"/>
      </w:rPr>
    </w:lvl>
  </w:abstractNum>
  <w:abstractNum w:abstractNumId="13" w15:restartNumberingAfterBreak="0">
    <w:nsid w:val="56B64DFB"/>
    <w:multiLevelType w:val="multilevel"/>
    <w:tmpl w:val="19B82F18"/>
    <w:lvl w:ilvl="0">
      <w:start w:val="1"/>
      <w:numFmt w:val="decimal"/>
      <w:lvlText w:val="%1."/>
      <w:lvlJc w:val="left"/>
      <w:pPr>
        <w:ind w:left="482" w:hanging="48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3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63CD70AA"/>
    <w:multiLevelType w:val="hybridMultilevel"/>
    <w:tmpl w:val="E55CBB0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407325">
    <w:abstractNumId w:val="13"/>
  </w:num>
  <w:num w:numId="2" w16cid:durableId="627778538">
    <w:abstractNumId w:val="12"/>
  </w:num>
  <w:num w:numId="3" w16cid:durableId="2122450594">
    <w:abstractNumId w:val="7"/>
  </w:num>
  <w:num w:numId="4" w16cid:durableId="61106937">
    <w:abstractNumId w:val="6"/>
  </w:num>
  <w:num w:numId="5" w16cid:durableId="778139569">
    <w:abstractNumId w:val="12"/>
  </w:num>
  <w:num w:numId="6" w16cid:durableId="1193496557">
    <w:abstractNumId w:val="11"/>
  </w:num>
  <w:num w:numId="7" w16cid:durableId="1240872356">
    <w:abstractNumId w:val="14"/>
  </w:num>
  <w:num w:numId="8" w16cid:durableId="1403719666">
    <w:abstractNumId w:val="13"/>
  </w:num>
  <w:num w:numId="9" w16cid:durableId="1872254906">
    <w:abstractNumId w:val="13"/>
  </w:num>
  <w:num w:numId="10" w16cid:durableId="1382704248">
    <w:abstractNumId w:val="13"/>
  </w:num>
  <w:num w:numId="11" w16cid:durableId="81727852">
    <w:abstractNumId w:val="13"/>
  </w:num>
  <w:num w:numId="12" w16cid:durableId="1381129235">
    <w:abstractNumId w:val="13"/>
  </w:num>
  <w:num w:numId="13" w16cid:durableId="825513138">
    <w:abstractNumId w:val="13"/>
  </w:num>
  <w:num w:numId="14" w16cid:durableId="243537333">
    <w:abstractNumId w:val="8"/>
  </w:num>
  <w:num w:numId="15" w16cid:durableId="1197111813">
    <w:abstractNumId w:val="3"/>
  </w:num>
  <w:num w:numId="16" w16cid:durableId="2095737700">
    <w:abstractNumId w:val="2"/>
  </w:num>
  <w:num w:numId="17" w16cid:durableId="1567909236">
    <w:abstractNumId w:val="1"/>
  </w:num>
  <w:num w:numId="18" w16cid:durableId="118846012">
    <w:abstractNumId w:val="0"/>
  </w:num>
  <w:num w:numId="19" w16cid:durableId="116489908">
    <w:abstractNumId w:val="5"/>
  </w:num>
  <w:num w:numId="20" w16cid:durableId="1297025775">
    <w:abstractNumId w:val="4"/>
  </w:num>
  <w:num w:numId="21" w16cid:durableId="141435582">
    <w:abstractNumId w:val="9"/>
  </w:num>
  <w:num w:numId="22" w16cid:durableId="4546398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AFA"/>
    <w:rsid w:val="00000D38"/>
    <w:rsid w:val="00002720"/>
    <w:rsid w:val="00017C53"/>
    <w:rsid w:val="00022B07"/>
    <w:rsid w:val="00022F90"/>
    <w:rsid w:val="00035195"/>
    <w:rsid w:val="0003664E"/>
    <w:rsid w:val="00037430"/>
    <w:rsid w:val="00041953"/>
    <w:rsid w:val="00042575"/>
    <w:rsid w:val="00055D00"/>
    <w:rsid w:val="00060CA7"/>
    <w:rsid w:val="00063041"/>
    <w:rsid w:val="00064526"/>
    <w:rsid w:val="00065777"/>
    <w:rsid w:val="00065DCC"/>
    <w:rsid w:val="000673D6"/>
    <w:rsid w:val="00075AFA"/>
    <w:rsid w:val="000771B2"/>
    <w:rsid w:val="00082267"/>
    <w:rsid w:val="00086C49"/>
    <w:rsid w:val="0008702C"/>
    <w:rsid w:val="000953C9"/>
    <w:rsid w:val="000A34C4"/>
    <w:rsid w:val="000A4897"/>
    <w:rsid w:val="000A589F"/>
    <w:rsid w:val="000B1A2B"/>
    <w:rsid w:val="000B565B"/>
    <w:rsid w:val="000D0FA5"/>
    <w:rsid w:val="000D460B"/>
    <w:rsid w:val="000D502B"/>
    <w:rsid w:val="000E0711"/>
    <w:rsid w:val="000F0983"/>
    <w:rsid w:val="000F1026"/>
    <w:rsid w:val="000F27CA"/>
    <w:rsid w:val="00102F0F"/>
    <w:rsid w:val="00103D92"/>
    <w:rsid w:val="0010590E"/>
    <w:rsid w:val="00114F66"/>
    <w:rsid w:val="00125B60"/>
    <w:rsid w:val="00131655"/>
    <w:rsid w:val="001325E3"/>
    <w:rsid w:val="00132BBC"/>
    <w:rsid w:val="00137AF0"/>
    <w:rsid w:val="00140386"/>
    <w:rsid w:val="0015079E"/>
    <w:rsid w:val="0015092C"/>
    <w:rsid w:val="00153FC9"/>
    <w:rsid w:val="00155BE0"/>
    <w:rsid w:val="001577E1"/>
    <w:rsid w:val="00160CF7"/>
    <w:rsid w:val="0016162D"/>
    <w:rsid w:val="00163296"/>
    <w:rsid w:val="00172136"/>
    <w:rsid w:val="00172140"/>
    <w:rsid w:val="001737CA"/>
    <w:rsid w:val="00180AE1"/>
    <w:rsid w:val="001853C8"/>
    <w:rsid w:val="00187096"/>
    <w:rsid w:val="00191866"/>
    <w:rsid w:val="001B057C"/>
    <w:rsid w:val="001B5635"/>
    <w:rsid w:val="001B7CDB"/>
    <w:rsid w:val="001C2309"/>
    <w:rsid w:val="001C35D2"/>
    <w:rsid w:val="001D41AD"/>
    <w:rsid w:val="001E6F6C"/>
    <w:rsid w:val="001F0638"/>
    <w:rsid w:val="001F2FE0"/>
    <w:rsid w:val="00204DA8"/>
    <w:rsid w:val="002069CC"/>
    <w:rsid w:val="002107C6"/>
    <w:rsid w:val="002136A9"/>
    <w:rsid w:val="00216F0C"/>
    <w:rsid w:val="002171C7"/>
    <w:rsid w:val="00220CA6"/>
    <w:rsid w:val="0022122C"/>
    <w:rsid w:val="00221D27"/>
    <w:rsid w:val="00223D08"/>
    <w:rsid w:val="00223DB4"/>
    <w:rsid w:val="00224FB2"/>
    <w:rsid w:val="00227160"/>
    <w:rsid w:val="00227952"/>
    <w:rsid w:val="002400CD"/>
    <w:rsid w:val="00246B21"/>
    <w:rsid w:val="00251657"/>
    <w:rsid w:val="00255DCD"/>
    <w:rsid w:val="00263C93"/>
    <w:rsid w:val="002649CF"/>
    <w:rsid w:val="00266ACE"/>
    <w:rsid w:val="00272419"/>
    <w:rsid w:val="0028292F"/>
    <w:rsid w:val="002848E7"/>
    <w:rsid w:val="00287065"/>
    <w:rsid w:val="002937A8"/>
    <w:rsid w:val="00293E74"/>
    <w:rsid w:val="002952D2"/>
    <w:rsid w:val="002A2A66"/>
    <w:rsid w:val="002B34B0"/>
    <w:rsid w:val="002C25CC"/>
    <w:rsid w:val="002C6462"/>
    <w:rsid w:val="002D1DCF"/>
    <w:rsid w:val="002D3739"/>
    <w:rsid w:val="002D6AC2"/>
    <w:rsid w:val="002D7EE1"/>
    <w:rsid w:val="002E1271"/>
    <w:rsid w:val="002E300E"/>
    <w:rsid w:val="002E7671"/>
    <w:rsid w:val="002E783C"/>
    <w:rsid w:val="003008D4"/>
    <w:rsid w:val="003077C0"/>
    <w:rsid w:val="00310C57"/>
    <w:rsid w:val="00313502"/>
    <w:rsid w:val="0031471C"/>
    <w:rsid w:val="00324C1E"/>
    <w:rsid w:val="00326443"/>
    <w:rsid w:val="00334612"/>
    <w:rsid w:val="003615F9"/>
    <w:rsid w:val="00363404"/>
    <w:rsid w:val="00366C3C"/>
    <w:rsid w:val="00380BC8"/>
    <w:rsid w:val="00382A44"/>
    <w:rsid w:val="0039058F"/>
    <w:rsid w:val="003945B0"/>
    <w:rsid w:val="003A05E1"/>
    <w:rsid w:val="003A4154"/>
    <w:rsid w:val="003B3A17"/>
    <w:rsid w:val="003B3D0E"/>
    <w:rsid w:val="003B4930"/>
    <w:rsid w:val="003B6010"/>
    <w:rsid w:val="003C211D"/>
    <w:rsid w:val="003C5F23"/>
    <w:rsid w:val="003D091B"/>
    <w:rsid w:val="003D7859"/>
    <w:rsid w:val="003F0F84"/>
    <w:rsid w:val="004009C4"/>
    <w:rsid w:val="00400E53"/>
    <w:rsid w:val="00403E06"/>
    <w:rsid w:val="00413451"/>
    <w:rsid w:val="004362C0"/>
    <w:rsid w:val="00437847"/>
    <w:rsid w:val="004473A5"/>
    <w:rsid w:val="00456B32"/>
    <w:rsid w:val="00466FB8"/>
    <w:rsid w:val="00470E36"/>
    <w:rsid w:val="0047454E"/>
    <w:rsid w:val="00475FDE"/>
    <w:rsid w:val="00486E9F"/>
    <w:rsid w:val="00492E95"/>
    <w:rsid w:val="0049430B"/>
    <w:rsid w:val="004A18BF"/>
    <w:rsid w:val="004A2F11"/>
    <w:rsid w:val="004A3C32"/>
    <w:rsid w:val="004A450D"/>
    <w:rsid w:val="004A4D58"/>
    <w:rsid w:val="004A5041"/>
    <w:rsid w:val="004B181A"/>
    <w:rsid w:val="004B57BB"/>
    <w:rsid w:val="004D026D"/>
    <w:rsid w:val="004D5410"/>
    <w:rsid w:val="004E576E"/>
    <w:rsid w:val="004E71AC"/>
    <w:rsid w:val="004F20B4"/>
    <w:rsid w:val="0050207D"/>
    <w:rsid w:val="00502B06"/>
    <w:rsid w:val="005056DB"/>
    <w:rsid w:val="00510277"/>
    <w:rsid w:val="00524F4C"/>
    <w:rsid w:val="00530FED"/>
    <w:rsid w:val="00531F69"/>
    <w:rsid w:val="00536C53"/>
    <w:rsid w:val="00542B47"/>
    <w:rsid w:val="00542DD2"/>
    <w:rsid w:val="00556537"/>
    <w:rsid w:val="0056136D"/>
    <w:rsid w:val="005614F7"/>
    <w:rsid w:val="00561CF7"/>
    <w:rsid w:val="0057132A"/>
    <w:rsid w:val="00575CC2"/>
    <w:rsid w:val="00583117"/>
    <w:rsid w:val="0058544B"/>
    <w:rsid w:val="00593DC4"/>
    <w:rsid w:val="0059621B"/>
    <w:rsid w:val="005B45DF"/>
    <w:rsid w:val="005C290A"/>
    <w:rsid w:val="005C4717"/>
    <w:rsid w:val="005C6AC0"/>
    <w:rsid w:val="005C6ACE"/>
    <w:rsid w:val="005D4D9C"/>
    <w:rsid w:val="005D61D4"/>
    <w:rsid w:val="005E33A9"/>
    <w:rsid w:val="005E33AB"/>
    <w:rsid w:val="005E613F"/>
    <w:rsid w:val="005E7540"/>
    <w:rsid w:val="005F0B42"/>
    <w:rsid w:val="005F2900"/>
    <w:rsid w:val="005F33E7"/>
    <w:rsid w:val="005F6B2F"/>
    <w:rsid w:val="005F7F4A"/>
    <w:rsid w:val="00605F98"/>
    <w:rsid w:val="00616D52"/>
    <w:rsid w:val="00617031"/>
    <w:rsid w:val="006214DC"/>
    <w:rsid w:val="00627949"/>
    <w:rsid w:val="006444DB"/>
    <w:rsid w:val="00646142"/>
    <w:rsid w:val="0064622B"/>
    <w:rsid w:val="006469E3"/>
    <w:rsid w:val="00657624"/>
    <w:rsid w:val="006721CC"/>
    <w:rsid w:val="00673CC0"/>
    <w:rsid w:val="00676EFA"/>
    <w:rsid w:val="00680826"/>
    <w:rsid w:val="00681478"/>
    <w:rsid w:val="00684CC1"/>
    <w:rsid w:val="006855EE"/>
    <w:rsid w:val="0068648D"/>
    <w:rsid w:val="00695845"/>
    <w:rsid w:val="006B08F2"/>
    <w:rsid w:val="006B405F"/>
    <w:rsid w:val="006B4963"/>
    <w:rsid w:val="006C0F0F"/>
    <w:rsid w:val="006D1BE9"/>
    <w:rsid w:val="006D37DB"/>
    <w:rsid w:val="006D484A"/>
    <w:rsid w:val="006E1A4A"/>
    <w:rsid w:val="006E65FE"/>
    <w:rsid w:val="006F70FB"/>
    <w:rsid w:val="00701483"/>
    <w:rsid w:val="00702DEE"/>
    <w:rsid w:val="00703611"/>
    <w:rsid w:val="0070570C"/>
    <w:rsid w:val="00705AD1"/>
    <w:rsid w:val="007154C2"/>
    <w:rsid w:val="00720C20"/>
    <w:rsid w:val="00740062"/>
    <w:rsid w:val="00747CF1"/>
    <w:rsid w:val="00751EB0"/>
    <w:rsid w:val="00753075"/>
    <w:rsid w:val="00767332"/>
    <w:rsid w:val="00772090"/>
    <w:rsid w:val="00772353"/>
    <w:rsid w:val="0077353C"/>
    <w:rsid w:val="00775286"/>
    <w:rsid w:val="00783A71"/>
    <w:rsid w:val="00791A7E"/>
    <w:rsid w:val="0079291E"/>
    <w:rsid w:val="007A0FD1"/>
    <w:rsid w:val="007B0478"/>
    <w:rsid w:val="007B5F34"/>
    <w:rsid w:val="007C1069"/>
    <w:rsid w:val="007C5FD7"/>
    <w:rsid w:val="007C74D6"/>
    <w:rsid w:val="007C7F26"/>
    <w:rsid w:val="007D0E47"/>
    <w:rsid w:val="007D4F7F"/>
    <w:rsid w:val="007D79E0"/>
    <w:rsid w:val="007E4AB0"/>
    <w:rsid w:val="007F1708"/>
    <w:rsid w:val="007F1E03"/>
    <w:rsid w:val="007F4DF1"/>
    <w:rsid w:val="00802B6D"/>
    <w:rsid w:val="008105C3"/>
    <w:rsid w:val="0081063A"/>
    <w:rsid w:val="00810F20"/>
    <w:rsid w:val="008130D4"/>
    <w:rsid w:val="00814B5C"/>
    <w:rsid w:val="0081770C"/>
    <w:rsid w:val="00817A4B"/>
    <w:rsid w:val="00820F86"/>
    <w:rsid w:val="008307C9"/>
    <w:rsid w:val="00831424"/>
    <w:rsid w:val="008315EC"/>
    <w:rsid w:val="008336AA"/>
    <w:rsid w:val="00833CCC"/>
    <w:rsid w:val="00836A07"/>
    <w:rsid w:val="00843446"/>
    <w:rsid w:val="0084424D"/>
    <w:rsid w:val="008556E7"/>
    <w:rsid w:val="0086556A"/>
    <w:rsid w:val="00873795"/>
    <w:rsid w:val="00881DFE"/>
    <w:rsid w:val="00881F67"/>
    <w:rsid w:val="00882B86"/>
    <w:rsid w:val="00883104"/>
    <w:rsid w:val="0089265B"/>
    <w:rsid w:val="00892B98"/>
    <w:rsid w:val="0089375E"/>
    <w:rsid w:val="00897F66"/>
    <w:rsid w:val="008A2295"/>
    <w:rsid w:val="008A325B"/>
    <w:rsid w:val="008A6C14"/>
    <w:rsid w:val="008B38CF"/>
    <w:rsid w:val="008D31DA"/>
    <w:rsid w:val="008D56D5"/>
    <w:rsid w:val="008E1B60"/>
    <w:rsid w:val="008F03A6"/>
    <w:rsid w:val="008F03AC"/>
    <w:rsid w:val="008F216D"/>
    <w:rsid w:val="0092187C"/>
    <w:rsid w:val="0093654A"/>
    <w:rsid w:val="00941FE0"/>
    <w:rsid w:val="00947FAF"/>
    <w:rsid w:val="00952033"/>
    <w:rsid w:val="009675F1"/>
    <w:rsid w:val="0097018E"/>
    <w:rsid w:val="0097632F"/>
    <w:rsid w:val="0098162D"/>
    <w:rsid w:val="0098240E"/>
    <w:rsid w:val="009830D1"/>
    <w:rsid w:val="00984968"/>
    <w:rsid w:val="00992D37"/>
    <w:rsid w:val="00996630"/>
    <w:rsid w:val="009A09BA"/>
    <w:rsid w:val="009A4549"/>
    <w:rsid w:val="009A5CBD"/>
    <w:rsid w:val="009A7A35"/>
    <w:rsid w:val="009B7DF6"/>
    <w:rsid w:val="009C5F1B"/>
    <w:rsid w:val="009D6CAC"/>
    <w:rsid w:val="009E1DB2"/>
    <w:rsid w:val="009E280C"/>
    <w:rsid w:val="009E415D"/>
    <w:rsid w:val="009F0962"/>
    <w:rsid w:val="009F1C45"/>
    <w:rsid w:val="009F39CE"/>
    <w:rsid w:val="00A03FD5"/>
    <w:rsid w:val="00A0503C"/>
    <w:rsid w:val="00A063DC"/>
    <w:rsid w:val="00A11C4D"/>
    <w:rsid w:val="00A2069E"/>
    <w:rsid w:val="00A241E8"/>
    <w:rsid w:val="00A34E82"/>
    <w:rsid w:val="00A3550C"/>
    <w:rsid w:val="00A46467"/>
    <w:rsid w:val="00A51F6E"/>
    <w:rsid w:val="00A53079"/>
    <w:rsid w:val="00A53BDA"/>
    <w:rsid w:val="00A5776A"/>
    <w:rsid w:val="00A6183D"/>
    <w:rsid w:val="00A61B38"/>
    <w:rsid w:val="00A81A63"/>
    <w:rsid w:val="00A93940"/>
    <w:rsid w:val="00A97918"/>
    <w:rsid w:val="00AA263F"/>
    <w:rsid w:val="00AB023D"/>
    <w:rsid w:val="00AB1753"/>
    <w:rsid w:val="00AB3334"/>
    <w:rsid w:val="00AC3353"/>
    <w:rsid w:val="00AC41A3"/>
    <w:rsid w:val="00AD097A"/>
    <w:rsid w:val="00AD2AE6"/>
    <w:rsid w:val="00AD375E"/>
    <w:rsid w:val="00AD417C"/>
    <w:rsid w:val="00AE6345"/>
    <w:rsid w:val="00AF6E6A"/>
    <w:rsid w:val="00B00A0B"/>
    <w:rsid w:val="00B10B45"/>
    <w:rsid w:val="00B1431C"/>
    <w:rsid w:val="00B145AF"/>
    <w:rsid w:val="00B25D12"/>
    <w:rsid w:val="00B26DE9"/>
    <w:rsid w:val="00B34E92"/>
    <w:rsid w:val="00B35844"/>
    <w:rsid w:val="00B37901"/>
    <w:rsid w:val="00B417C2"/>
    <w:rsid w:val="00B426D6"/>
    <w:rsid w:val="00B5273C"/>
    <w:rsid w:val="00B5325A"/>
    <w:rsid w:val="00B60989"/>
    <w:rsid w:val="00B6204B"/>
    <w:rsid w:val="00B66352"/>
    <w:rsid w:val="00B71C70"/>
    <w:rsid w:val="00B77A0F"/>
    <w:rsid w:val="00B83955"/>
    <w:rsid w:val="00B8561B"/>
    <w:rsid w:val="00B86232"/>
    <w:rsid w:val="00B90E5B"/>
    <w:rsid w:val="00B95876"/>
    <w:rsid w:val="00BA078D"/>
    <w:rsid w:val="00BA5822"/>
    <w:rsid w:val="00BA7AC9"/>
    <w:rsid w:val="00BB6233"/>
    <w:rsid w:val="00BB7735"/>
    <w:rsid w:val="00BC065C"/>
    <w:rsid w:val="00BC52C6"/>
    <w:rsid w:val="00BC79E0"/>
    <w:rsid w:val="00BD0639"/>
    <w:rsid w:val="00BD54B3"/>
    <w:rsid w:val="00BD6129"/>
    <w:rsid w:val="00BE45E9"/>
    <w:rsid w:val="00BE5E15"/>
    <w:rsid w:val="00BF73CF"/>
    <w:rsid w:val="00C0038D"/>
    <w:rsid w:val="00C018BF"/>
    <w:rsid w:val="00C119EB"/>
    <w:rsid w:val="00C22C3A"/>
    <w:rsid w:val="00C3071A"/>
    <w:rsid w:val="00C346AF"/>
    <w:rsid w:val="00C37F8A"/>
    <w:rsid w:val="00C41347"/>
    <w:rsid w:val="00C45B12"/>
    <w:rsid w:val="00C50216"/>
    <w:rsid w:val="00C508FB"/>
    <w:rsid w:val="00C53F43"/>
    <w:rsid w:val="00C56F9A"/>
    <w:rsid w:val="00C72E77"/>
    <w:rsid w:val="00C90FF0"/>
    <w:rsid w:val="00C93502"/>
    <w:rsid w:val="00C95B45"/>
    <w:rsid w:val="00CA3AE3"/>
    <w:rsid w:val="00CA4E7C"/>
    <w:rsid w:val="00CA5ED0"/>
    <w:rsid w:val="00CB5EDB"/>
    <w:rsid w:val="00CB7BCA"/>
    <w:rsid w:val="00CC05F6"/>
    <w:rsid w:val="00CC3742"/>
    <w:rsid w:val="00CD35C4"/>
    <w:rsid w:val="00CD41E2"/>
    <w:rsid w:val="00CD43C5"/>
    <w:rsid w:val="00CE0E0E"/>
    <w:rsid w:val="00CF56A4"/>
    <w:rsid w:val="00CF6B68"/>
    <w:rsid w:val="00CF6F21"/>
    <w:rsid w:val="00D10F81"/>
    <w:rsid w:val="00D20D76"/>
    <w:rsid w:val="00D2520B"/>
    <w:rsid w:val="00D2526E"/>
    <w:rsid w:val="00D253FC"/>
    <w:rsid w:val="00D32087"/>
    <w:rsid w:val="00D462A4"/>
    <w:rsid w:val="00D551ED"/>
    <w:rsid w:val="00D553A5"/>
    <w:rsid w:val="00D55548"/>
    <w:rsid w:val="00D55EE5"/>
    <w:rsid w:val="00D55FFD"/>
    <w:rsid w:val="00D57883"/>
    <w:rsid w:val="00D704B9"/>
    <w:rsid w:val="00D80919"/>
    <w:rsid w:val="00D80DB6"/>
    <w:rsid w:val="00D81B9F"/>
    <w:rsid w:val="00D82A0A"/>
    <w:rsid w:val="00D866B6"/>
    <w:rsid w:val="00D87A45"/>
    <w:rsid w:val="00D93DE8"/>
    <w:rsid w:val="00D96111"/>
    <w:rsid w:val="00D96277"/>
    <w:rsid w:val="00D97E08"/>
    <w:rsid w:val="00DA5425"/>
    <w:rsid w:val="00DA5D4D"/>
    <w:rsid w:val="00DB1738"/>
    <w:rsid w:val="00DB79A0"/>
    <w:rsid w:val="00DC5BDF"/>
    <w:rsid w:val="00DD2393"/>
    <w:rsid w:val="00DD2C52"/>
    <w:rsid w:val="00DD4015"/>
    <w:rsid w:val="00DE0C71"/>
    <w:rsid w:val="00DE18F2"/>
    <w:rsid w:val="00E023C7"/>
    <w:rsid w:val="00E10152"/>
    <w:rsid w:val="00E157E1"/>
    <w:rsid w:val="00E23A8F"/>
    <w:rsid w:val="00E40F11"/>
    <w:rsid w:val="00E4415A"/>
    <w:rsid w:val="00E456A1"/>
    <w:rsid w:val="00E45B7E"/>
    <w:rsid w:val="00E4716E"/>
    <w:rsid w:val="00E509D0"/>
    <w:rsid w:val="00E50CC8"/>
    <w:rsid w:val="00E525F2"/>
    <w:rsid w:val="00E5668E"/>
    <w:rsid w:val="00E56B29"/>
    <w:rsid w:val="00E57F72"/>
    <w:rsid w:val="00E64663"/>
    <w:rsid w:val="00E648D3"/>
    <w:rsid w:val="00E7435C"/>
    <w:rsid w:val="00E74FE9"/>
    <w:rsid w:val="00E84076"/>
    <w:rsid w:val="00E86842"/>
    <w:rsid w:val="00E87BA1"/>
    <w:rsid w:val="00E92D2F"/>
    <w:rsid w:val="00E942C5"/>
    <w:rsid w:val="00EA726D"/>
    <w:rsid w:val="00EB21C1"/>
    <w:rsid w:val="00EC2C80"/>
    <w:rsid w:val="00EC5FB9"/>
    <w:rsid w:val="00ED0F66"/>
    <w:rsid w:val="00ED573E"/>
    <w:rsid w:val="00EE22BA"/>
    <w:rsid w:val="00EE5504"/>
    <w:rsid w:val="00EE7AF5"/>
    <w:rsid w:val="00EF02E6"/>
    <w:rsid w:val="00EF2958"/>
    <w:rsid w:val="00F049C6"/>
    <w:rsid w:val="00F05352"/>
    <w:rsid w:val="00F066BD"/>
    <w:rsid w:val="00F07A61"/>
    <w:rsid w:val="00F13763"/>
    <w:rsid w:val="00F20E69"/>
    <w:rsid w:val="00F22D0F"/>
    <w:rsid w:val="00F311A2"/>
    <w:rsid w:val="00F370B4"/>
    <w:rsid w:val="00F400BB"/>
    <w:rsid w:val="00F45908"/>
    <w:rsid w:val="00F51D0C"/>
    <w:rsid w:val="00F651F5"/>
    <w:rsid w:val="00F67AC1"/>
    <w:rsid w:val="00F67C9F"/>
    <w:rsid w:val="00F725C8"/>
    <w:rsid w:val="00F77315"/>
    <w:rsid w:val="00F84A4F"/>
    <w:rsid w:val="00FA571C"/>
    <w:rsid w:val="00FB4BA2"/>
    <w:rsid w:val="00FC0DA2"/>
    <w:rsid w:val="00FC3DAF"/>
    <w:rsid w:val="00FC7602"/>
    <w:rsid w:val="00FD4DF3"/>
    <w:rsid w:val="00FD583B"/>
    <w:rsid w:val="00FE0ACE"/>
    <w:rsid w:val="00FE1189"/>
    <w:rsid w:val="00FE124D"/>
    <w:rsid w:val="00FE2555"/>
    <w:rsid w:val="00FE308E"/>
    <w:rsid w:val="00FE33DE"/>
    <w:rsid w:val="00FF196A"/>
    <w:rsid w:val="00FF2302"/>
    <w:rsid w:val="00FF5DC8"/>
    <w:rsid w:val="00FF708A"/>
    <w:rsid w:val="11F06993"/>
    <w:rsid w:val="356E1808"/>
    <w:rsid w:val="37CBEC52"/>
    <w:rsid w:val="435A1C43"/>
    <w:rsid w:val="4DE30DA0"/>
    <w:rsid w:val="4EB7F66D"/>
    <w:rsid w:val="4F2C2122"/>
    <w:rsid w:val="50F552E4"/>
    <w:rsid w:val="6AB0D008"/>
    <w:rsid w:val="7871E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37A2D7"/>
  <w15:docId w15:val="{E56A4A19-F083-4F00-80FB-781A0AC46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Signature" w:semiHidden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uiPriority="21" w:qFormat="1"/>
    <w:lsdException w:name="Subtle Reference" w:semiHidden="1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18BF"/>
    <w:pPr>
      <w:spacing w:after="0" w:line="250" w:lineRule="auto"/>
    </w:pPr>
    <w:rPr>
      <w:rFonts w:eastAsia="Times New Roman" w:cs="Times New Roman"/>
      <w:sz w:val="20"/>
      <w:szCs w:val="20"/>
    </w:rPr>
  </w:style>
  <w:style w:type="paragraph" w:styleId="Overskrift1">
    <w:name w:val="heading 1"/>
    <w:basedOn w:val="Normal"/>
    <w:next w:val="Ingress"/>
    <w:link w:val="Overskrift1Tegn"/>
    <w:uiPriority w:val="9"/>
    <w:qFormat/>
    <w:rsid w:val="004D026D"/>
    <w:pPr>
      <w:keepNext/>
      <w:keepLines/>
      <w:outlineLvl w:val="0"/>
    </w:pPr>
    <w:rPr>
      <w:rFonts w:asciiTheme="majorHAnsi" w:eastAsiaTheme="majorEastAsia" w:hAnsiTheme="majorHAnsi" w:cstheme="majorBidi"/>
      <w:bCs/>
      <w:color w:val="005E5D" w:themeColor="accent1"/>
      <w:sz w:val="36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5056D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Cs/>
      <w:color w:val="005E5D" w:themeColor="accent1"/>
      <w:sz w:val="28"/>
      <w:szCs w:val="24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4D026D"/>
    <w:pPr>
      <w:keepNext/>
      <w:keepLines/>
      <w:spacing w:before="200" w:after="20"/>
      <w:outlineLvl w:val="2"/>
    </w:pPr>
    <w:rPr>
      <w:rFonts w:asciiTheme="majorHAnsi" w:eastAsiaTheme="majorEastAsia" w:hAnsiTheme="majorHAnsi" w:cstheme="majorBidi"/>
      <w:bCs/>
      <w:color w:val="005E5D" w:themeColor="accent1"/>
      <w:sz w:val="23"/>
    </w:rPr>
  </w:style>
  <w:style w:type="paragraph" w:styleId="Overskrift4">
    <w:name w:val="heading 4"/>
    <w:basedOn w:val="Normal"/>
    <w:next w:val="Normal"/>
    <w:link w:val="Overskrift4Tegn"/>
    <w:uiPriority w:val="9"/>
    <w:semiHidden/>
    <w:qFormat/>
    <w:rsid w:val="00C018B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005E5D" w:themeColor="accent1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1D41AD"/>
    <w:pPr>
      <w:keepNext/>
      <w:keepLines/>
      <w:numPr>
        <w:ilvl w:val="4"/>
        <w:numId w:val="13"/>
      </w:numPr>
      <w:spacing w:before="200"/>
      <w:outlineLvl w:val="4"/>
    </w:pPr>
    <w:rPr>
      <w:rFonts w:asciiTheme="majorHAnsi" w:eastAsiaTheme="majorEastAsia" w:hAnsiTheme="majorHAnsi" w:cstheme="majorBidi"/>
      <w:color w:val="002E2E" w:themeColor="accent1" w:themeShade="7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1D41AD"/>
    <w:pPr>
      <w:keepNext/>
      <w:keepLines/>
      <w:numPr>
        <w:ilvl w:val="5"/>
        <w:numId w:val="13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002E2E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1D41AD"/>
    <w:pPr>
      <w:keepNext/>
      <w:keepLines/>
      <w:numPr>
        <w:ilvl w:val="6"/>
        <w:numId w:val="1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1D41AD"/>
    <w:pPr>
      <w:keepNext/>
      <w:keepLines/>
      <w:numPr>
        <w:ilvl w:val="7"/>
        <w:numId w:val="1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1D41AD"/>
    <w:pPr>
      <w:keepNext/>
      <w:keepLines/>
      <w:numPr>
        <w:ilvl w:val="8"/>
        <w:numId w:val="1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Konvoluttadresse">
    <w:name w:val="envelope address"/>
    <w:basedOn w:val="Normal"/>
    <w:uiPriority w:val="99"/>
    <w:semiHidden/>
    <w:rsid w:val="0059621B"/>
  </w:style>
  <w:style w:type="paragraph" w:styleId="Hilsen">
    <w:name w:val="Closing"/>
    <w:basedOn w:val="Konvoluttadresse"/>
    <w:link w:val="HilsenTegn"/>
    <w:uiPriority w:val="99"/>
    <w:semiHidden/>
    <w:rsid w:val="0059621B"/>
    <w:pPr>
      <w:keepNext/>
      <w:keepLines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2B34B0"/>
    <w:rPr>
      <w:sz w:val="18"/>
    </w:rPr>
  </w:style>
  <w:style w:type="paragraph" w:styleId="Brdtekst">
    <w:name w:val="Body Text"/>
    <w:basedOn w:val="Normal"/>
    <w:link w:val="BrdtekstTegn"/>
    <w:uiPriority w:val="99"/>
    <w:semiHidden/>
    <w:rsid w:val="0059621B"/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2B34B0"/>
    <w:rPr>
      <w:sz w:val="18"/>
    </w:rPr>
  </w:style>
  <w:style w:type="paragraph" w:styleId="Tittel">
    <w:name w:val="Title"/>
    <w:basedOn w:val="Undertittel"/>
    <w:link w:val="TittelTegn"/>
    <w:uiPriority w:val="99"/>
    <w:semiHidden/>
    <w:rsid w:val="00593DC4"/>
    <w:pPr>
      <w:spacing w:after="300" w:line="336" w:lineRule="auto"/>
    </w:pPr>
    <w:rPr>
      <w:spacing w:val="0"/>
      <w:sz w:val="44"/>
      <w:szCs w:val="44"/>
    </w:rPr>
  </w:style>
  <w:style w:type="character" w:customStyle="1" w:styleId="TittelTegn">
    <w:name w:val="Tittel Tegn"/>
    <w:basedOn w:val="Standardskriftforavsnitt"/>
    <w:link w:val="Tittel"/>
    <w:uiPriority w:val="99"/>
    <w:semiHidden/>
    <w:rsid w:val="008307C9"/>
    <w:rPr>
      <w:rFonts w:eastAsiaTheme="majorEastAsia" w:cstheme="majorBidi"/>
      <w:iCs/>
      <w:color w:val="005E5D" w:themeColor="accent1"/>
      <w:sz w:val="44"/>
      <w:szCs w:val="44"/>
    </w:rPr>
  </w:style>
  <w:style w:type="paragraph" w:styleId="Undertittel">
    <w:name w:val="Subtitle"/>
    <w:basedOn w:val="Normal"/>
    <w:next w:val="Normal"/>
    <w:link w:val="UndertittelTegn"/>
    <w:uiPriority w:val="99"/>
    <w:semiHidden/>
    <w:rsid w:val="00086C49"/>
    <w:pPr>
      <w:numPr>
        <w:ilvl w:val="1"/>
      </w:numPr>
      <w:spacing w:line="480" w:lineRule="exact"/>
    </w:pPr>
    <w:rPr>
      <w:rFonts w:eastAsiaTheme="majorEastAsia" w:cstheme="majorBidi"/>
      <w:iCs/>
      <w:color w:val="005E5D" w:themeColor="accent1"/>
      <w:spacing w:val="15"/>
      <w:sz w:val="36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99"/>
    <w:semiHidden/>
    <w:rsid w:val="008307C9"/>
    <w:rPr>
      <w:rFonts w:eastAsiaTheme="majorEastAsia" w:cstheme="majorBidi"/>
      <w:iCs/>
      <w:color w:val="005E5D" w:themeColor="accent1"/>
      <w:spacing w:val="15"/>
      <w:sz w:val="36"/>
      <w:szCs w:val="24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4D026D"/>
    <w:rPr>
      <w:rFonts w:asciiTheme="majorHAnsi" w:eastAsiaTheme="majorEastAsia" w:hAnsiTheme="majorHAnsi" w:cstheme="majorBidi"/>
      <w:bCs/>
      <w:color w:val="005E5D" w:themeColor="accent1"/>
      <w:sz w:val="36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5056DB"/>
    <w:rPr>
      <w:rFonts w:asciiTheme="majorHAnsi" w:eastAsiaTheme="majorEastAsia" w:hAnsiTheme="majorHAnsi" w:cstheme="majorBidi"/>
      <w:bCs/>
      <w:color w:val="005E5D" w:themeColor="accent1"/>
      <w:sz w:val="28"/>
      <w:szCs w:val="24"/>
    </w:rPr>
  </w:style>
  <w:style w:type="paragraph" w:styleId="Topptekst">
    <w:name w:val="header"/>
    <w:basedOn w:val="Normal"/>
    <w:link w:val="TopptekstTegn"/>
    <w:uiPriority w:val="99"/>
    <w:semiHidden/>
    <w:rsid w:val="001C35D2"/>
    <w:pPr>
      <w:tabs>
        <w:tab w:val="center" w:pos="4536"/>
        <w:tab w:val="right" w:pos="9072"/>
      </w:tabs>
      <w:spacing w:line="240" w:lineRule="auto"/>
      <w:jc w:val="right"/>
    </w:pPr>
    <w:rPr>
      <w:rFonts w:asciiTheme="majorHAnsi" w:hAnsiTheme="majorHAnsi"/>
      <w:b/>
      <w:color w:val="404040"/>
      <w:sz w:val="14"/>
    </w:r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8307C9"/>
    <w:rPr>
      <w:rFonts w:asciiTheme="majorHAnsi" w:eastAsia="Times New Roman" w:hAnsiTheme="majorHAnsi" w:cs="Times New Roman"/>
      <w:b/>
      <w:color w:val="404040"/>
      <w:sz w:val="14"/>
      <w:szCs w:val="20"/>
    </w:rPr>
  </w:style>
  <w:style w:type="paragraph" w:styleId="Bunntekst">
    <w:name w:val="footer"/>
    <w:basedOn w:val="Normal"/>
    <w:link w:val="BunntekstTegn"/>
    <w:uiPriority w:val="99"/>
    <w:semiHidden/>
    <w:rsid w:val="00DA5D4D"/>
    <w:pPr>
      <w:tabs>
        <w:tab w:val="center" w:pos="4536"/>
        <w:tab w:val="right" w:pos="8763"/>
      </w:tabs>
      <w:spacing w:line="240" w:lineRule="auto"/>
      <w:ind w:right="281"/>
      <w:jc w:val="right"/>
    </w:pPr>
    <w:rPr>
      <w:color w:val="000000" w:themeColor="text1"/>
      <w:sz w:val="15"/>
      <w:szCs w:val="15"/>
    </w:r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4E576E"/>
    <w:rPr>
      <w:rFonts w:eastAsia="Times New Roman" w:cs="Times New Roman"/>
      <w:color w:val="000000" w:themeColor="text1"/>
      <w:sz w:val="15"/>
      <w:szCs w:val="15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60CF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60CF7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160C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16F0C"/>
    <w:rPr>
      <w:color w:val="80808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4D026D"/>
    <w:rPr>
      <w:rFonts w:asciiTheme="majorHAnsi" w:eastAsiaTheme="majorEastAsia" w:hAnsiTheme="majorHAnsi" w:cstheme="majorBidi"/>
      <w:bCs/>
      <w:color w:val="005E5D" w:themeColor="accent1"/>
      <w:sz w:val="23"/>
      <w:szCs w:val="20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2B34B0"/>
    <w:rPr>
      <w:rFonts w:asciiTheme="majorHAnsi" w:eastAsiaTheme="majorEastAsia" w:hAnsiTheme="majorHAnsi" w:cstheme="majorBidi"/>
      <w:b/>
      <w:bCs/>
      <w:i/>
      <w:iCs/>
      <w:color w:val="005E5D" w:themeColor="accent1"/>
      <w:sz w:val="18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1D41AD"/>
    <w:rPr>
      <w:rFonts w:asciiTheme="majorHAnsi" w:eastAsiaTheme="majorEastAsia" w:hAnsiTheme="majorHAnsi" w:cstheme="majorBidi"/>
      <w:color w:val="002E2E" w:themeColor="accent1" w:themeShade="7F"/>
      <w:sz w:val="18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1D41AD"/>
    <w:rPr>
      <w:rFonts w:asciiTheme="majorHAnsi" w:eastAsiaTheme="majorEastAsia" w:hAnsiTheme="majorHAnsi" w:cstheme="majorBidi"/>
      <w:i/>
      <w:iCs/>
      <w:color w:val="002E2E" w:themeColor="accent1" w:themeShade="7F"/>
      <w:sz w:val="18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1D41AD"/>
    <w:rPr>
      <w:rFonts w:asciiTheme="majorHAnsi" w:eastAsiaTheme="majorEastAsia" w:hAnsiTheme="majorHAnsi" w:cstheme="majorBidi"/>
      <w:i/>
      <w:iCs/>
      <w:color w:val="404040" w:themeColor="text1" w:themeTint="BF"/>
      <w:sz w:val="18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1D41A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1D41A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Ingress">
    <w:name w:val="Ingress"/>
    <w:basedOn w:val="Normal"/>
    <w:next w:val="Normal"/>
    <w:uiPriority w:val="10"/>
    <w:qFormat/>
    <w:rsid w:val="00D57883"/>
    <w:pPr>
      <w:spacing w:after="260" w:line="245" w:lineRule="auto"/>
    </w:pPr>
    <w:rPr>
      <w:sz w:val="24"/>
    </w:rPr>
  </w:style>
  <w:style w:type="paragraph" w:customStyle="1" w:styleId="Sitat1">
    <w:name w:val="Sitat1"/>
    <w:basedOn w:val="Normal"/>
    <w:uiPriority w:val="99"/>
    <w:semiHidden/>
    <w:qFormat/>
    <w:rsid w:val="00086C49"/>
    <w:pPr>
      <w:spacing w:before="280" w:after="360" w:line="480" w:lineRule="exact"/>
    </w:pPr>
    <w:rPr>
      <w:color w:val="D86018" w:themeColor="accent4"/>
      <w:sz w:val="28"/>
    </w:rPr>
  </w:style>
  <w:style w:type="paragraph" w:styleId="Punktliste">
    <w:name w:val="List Bullet"/>
    <w:basedOn w:val="Normal"/>
    <w:uiPriority w:val="99"/>
    <w:semiHidden/>
    <w:qFormat/>
    <w:rsid w:val="00843446"/>
    <w:pPr>
      <w:numPr>
        <w:numId w:val="5"/>
      </w:numPr>
      <w:contextualSpacing/>
    </w:pPr>
  </w:style>
  <w:style w:type="paragraph" w:styleId="Punktliste2">
    <w:name w:val="List Bullet 2"/>
    <w:basedOn w:val="Normal"/>
    <w:uiPriority w:val="99"/>
    <w:semiHidden/>
    <w:qFormat/>
    <w:rsid w:val="00BA078D"/>
    <w:pPr>
      <w:numPr>
        <w:ilvl w:val="1"/>
        <w:numId w:val="5"/>
      </w:numPr>
      <w:tabs>
        <w:tab w:val="num" w:pos="360"/>
      </w:tabs>
      <w:ind w:left="0" w:firstLine="0"/>
      <w:contextualSpacing/>
    </w:pPr>
  </w:style>
  <w:style w:type="paragraph" w:styleId="Punktliste3">
    <w:name w:val="List Bullet 3"/>
    <w:basedOn w:val="Normal"/>
    <w:uiPriority w:val="99"/>
    <w:semiHidden/>
    <w:qFormat/>
    <w:rsid w:val="00BA078D"/>
    <w:pPr>
      <w:numPr>
        <w:ilvl w:val="2"/>
        <w:numId w:val="5"/>
      </w:numPr>
      <w:contextualSpacing/>
    </w:pPr>
  </w:style>
  <w:style w:type="paragraph" w:customStyle="1" w:styleId="Bilderamme">
    <w:name w:val="Bilderamme"/>
    <w:basedOn w:val="Normal"/>
    <w:next w:val="Normal"/>
    <w:uiPriority w:val="99"/>
    <w:semiHidden/>
    <w:rsid w:val="005F0B42"/>
    <w:pPr>
      <w:framePr w:hSpace="567" w:wrap="around" w:vAnchor="text" w:hAnchor="text" w:y="1"/>
      <w:spacing w:before="510" w:after="510"/>
    </w:pPr>
    <w:rPr>
      <w:bdr w:val="single" w:sz="4" w:space="0" w:color="005E5D" w:themeColor="text2"/>
    </w:rPr>
  </w:style>
  <w:style w:type="paragraph" w:styleId="Bildetekst">
    <w:name w:val="caption"/>
    <w:basedOn w:val="Normal"/>
    <w:next w:val="Normal"/>
    <w:uiPriority w:val="35"/>
    <w:qFormat/>
    <w:rsid w:val="005C4717"/>
    <w:pPr>
      <w:spacing w:before="160" w:after="160" w:line="240" w:lineRule="exact"/>
    </w:pPr>
    <w:rPr>
      <w:bCs/>
      <w:i/>
      <w:color w:val="000000" w:themeColor="text1"/>
      <w:sz w:val="16"/>
      <w:szCs w:val="18"/>
    </w:rPr>
  </w:style>
  <w:style w:type="paragraph" w:customStyle="1" w:styleId="TekstbokstOverskrift">
    <w:name w:val="Tekstbokst Overskrift"/>
    <w:basedOn w:val="Normal"/>
    <w:uiPriority w:val="10"/>
    <w:qFormat/>
    <w:rsid w:val="00086C49"/>
    <w:pPr>
      <w:spacing w:after="40"/>
    </w:pPr>
    <w:rPr>
      <w:caps/>
      <w:color w:val="FFFFFF" w:themeColor="background1"/>
      <w:sz w:val="24"/>
    </w:rPr>
  </w:style>
  <w:style w:type="paragraph" w:customStyle="1" w:styleId="Tekstboksbrdtekst">
    <w:name w:val="Tekstboks brødtekst"/>
    <w:basedOn w:val="Normal"/>
    <w:uiPriority w:val="10"/>
    <w:qFormat/>
    <w:rsid w:val="00163296"/>
    <w:pPr>
      <w:spacing w:line="240" w:lineRule="atLeast"/>
    </w:pPr>
    <w:rPr>
      <w:color w:val="FFFFFF" w:themeColor="background1"/>
    </w:rPr>
  </w:style>
  <w:style w:type="paragraph" w:customStyle="1" w:styleId="Baksidetekst">
    <w:name w:val="Baksidetekst"/>
    <w:basedOn w:val="Normal"/>
    <w:uiPriority w:val="99"/>
    <w:semiHidden/>
    <w:rsid w:val="009830D1"/>
    <w:rPr>
      <w:color w:val="FFFFFF" w:themeColor="background1"/>
    </w:rPr>
  </w:style>
  <w:style w:type="paragraph" w:styleId="INNH1">
    <w:name w:val="toc 1"/>
    <w:basedOn w:val="Normal"/>
    <w:next w:val="Normal"/>
    <w:autoRedefine/>
    <w:uiPriority w:val="39"/>
    <w:semiHidden/>
    <w:rsid w:val="009A7A35"/>
    <w:pPr>
      <w:tabs>
        <w:tab w:val="left" w:pos="227"/>
        <w:tab w:val="right" w:leader="dot" w:pos="8494"/>
      </w:tabs>
      <w:spacing w:line="360" w:lineRule="exact"/>
    </w:pPr>
    <w:rPr>
      <w:noProof/>
    </w:rPr>
  </w:style>
  <w:style w:type="paragraph" w:styleId="INNH2">
    <w:name w:val="toc 2"/>
    <w:basedOn w:val="Normal"/>
    <w:next w:val="Normal"/>
    <w:autoRedefine/>
    <w:uiPriority w:val="39"/>
    <w:semiHidden/>
    <w:rsid w:val="00065777"/>
    <w:pPr>
      <w:tabs>
        <w:tab w:val="left" w:pos="680"/>
        <w:tab w:val="right" w:leader="dot" w:pos="8494"/>
      </w:tabs>
      <w:spacing w:line="360" w:lineRule="exact"/>
      <w:ind w:left="227"/>
    </w:pPr>
  </w:style>
  <w:style w:type="paragraph" w:styleId="INNH3">
    <w:name w:val="toc 3"/>
    <w:basedOn w:val="Normal"/>
    <w:next w:val="Normal"/>
    <w:autoRedefine/>
    <w:uiPriority w:val="39"/>
    <w:semiHidden/>
    <w:rsid w:val="00065777"/>
    <w:pPr>
      <w:tabs>
        <w:tab w:val="left" w:pos="1247"/>
        <w:tab w:val="right" w:leader="dot" w:pos="8494"/>
      </w:tabs>
      <w:spacing w:line="360" w:lineRule="exact"/>
      <w:ind w:left="680"/>
    </w:pPr>
  </w:style>
  <w:style w:type="character" w:styleId="Hyperkobling">
    <w:name w:val="Hyperlink"/>
    <w:basedOn w:val="Standardskriftforavsnitt"/>
    <w:uiPriority w:val="99"/>
    <w:semiHidden/>
    <w:rsid w:val="00065777"/>
    <w:rPr>
      <w:color w:val="0072CE" w:themeColor="hyperlink"/>
      <w:u w:val="single"/>
    </w:rPr>
  </w:style>
  <w:style w:type="table" w:styleId="Lyslisteuthevingsfarge1">
    <w:name w:val="Light List Accent 1"/>
    <w:aliases w:val="Miljødir - Tabell"/>
    <w:basedOn w:val="Vanligtabell"/>
    <w:uiPriority w:val="61"/>
    <w:rsid w:val="00BE45E9"/>
    <w:pPr>
      <w:spacing w:after="0" w:line="242" w:lineRule="auto"/>
    </w:pPr>
    <w:rPr>
      <w:rFonts w:cs="Times New Roman"/>
      <w:sz w:val="17"/>
      <w:szCs w:val="20"/>
    </w:rPr>
    <w:tblPr>
      <w:tblStyleRowBandSize w:val="1"/>
      <w:tblStyleColBandSize w:val="1"/>
      <w:tblBorders>
        <w:top w:val="single" w:sz="8" w:space="0" w:color="005E5D" w:themeColor="text2"/>
        <w:left w:val="single" w:sz="8" w:space="0" w:color="005E5D" w:themeColor="text2"/>
        <w:bottom w:val="single" w:sz="8" w:space="0" w:color="005E5D" w:themeColor="text2"/>
        <w:right w:val="single" w:sz="8" w:space="0" w:color="005E5D" w:themeColor="text2"/>
        <w:insideH w:val="single" w:sz="8" w:space="0" w:color="005E5D" w:themeColor="text2"/>
        <w:insideV w:val="single" w:sz="8" w:space="0" w:color="005E5D" w:themeColor="text2"/>
      </w:tblBorders>
      <w:tblCellMar>
        <w:top w:w="57" w:type="dxa"/>
        <w:bottom w:w="57" w:type="dxa"/>
      </w:tblCellMar>
    </w:tblPr>
    <w:tblStylePr w:type="firstRow">
      <w:pPr>
        <w:spacing w:before="0" w:after="0" w:line="240" w:lineRule="auto"/>
      </w:pPr>
      <w:rPr>
        <w:b/>
        <w:bCs/>
        <w:color w:val="005E5D" w:themeColor="text2"/>
      </w:rPr>
      <w:tblPr/>
      <w:tcPr>
        <w:shd w:val="clear" w:color="auto" w:fill="F2F2F2" w:themeFill="background1" w:themeFillShade="F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E5D" w:themeColor="accent1"/>
          <w:left w:val="single" w:sz="8" w:space="0" w:color="005E5D" w:themeColor="accent1"/>
          <w:bottom w:val="single" w:sz="8" w:space="0" w:color="005E5D" w:themeColor="accent1"/>
          <w:right w:val="single" w:sz="8" w:space="0" w:color="005E5D" w:themeColor="accent1"/>
        </w:tcBorders>
      </w:tcPr>
    </w:tblStylePr>
    <w:tblStylePr w:type="firstCol">
      <w:rPr>
        <w:b/>
        <w:bCs/>
      </w:rPr>
    </w:tblStylePr>
    <w:tblStylePr w:type="lastCol">
      <w:pPr>
        <w:jc w:val="right"/>
      </w:pPr>
      <w:rPr>
        <w:b/>
        <w:bCs/>
      </w:rPr>
    </w:tblStylePr>
    <w:tblStylePr w:type="band1Vert">
      <w:tblPr/>
      <w:tcPr>
        <w:tcBorders>
          <w:top w:val="single" w:sz="8" w:space="0" w:color="005E5D" w:themeColor="accent1"/>
          <w:left w:val="single" w:sz="8" w:space="0" w:color="005E5D" w:themeColor="accent1"/>
          <w:bottom w:val="single" w:sz="8" w:space="0" w:color="005E5D" w:themeColor="accent1"/>
          <w:right w:val="single" w:sz="8" w:space="0" w:color="005E5D" w:themeColor="accent1"/>
        </w:tcBorders>
      </w:tcPr>
    </w:tblStylePr>
    <w:tblStylePr w:type="band1Horz">
      <w:tblPr/>
      <w:tcPr>
        <w:tcBorders>
          <w:top w:val="single" w:sz="8" w:space="0" w:color="005E5D" w:themeColor="accent1"/>
          <w:left w:val="single" w:sz="8" w:space="0" w:color="005E5D" w:themeColor="accent1"/>
          <w:bottom w:val="single" w:sz="8" w:space="0" w:color="005E5D" w:themeColor="accent1"/>
          <w:right w:val="single" w:sz="8" w:space="0" w:color="005E5D" w:themeColor="accent1"/>
        </w:tcBorders>
      </w:tcPr>
    </w:tblStylePr>
  </w:style>
  <w:style w:type="paragraph" w:customStyle="1" w:styleId="Tabelloverskrift">
    <w:name w:val="Tabelloverskrift"/>
    <w:basedOn w:val="Normal"/>
    <w:semiHidden/>
    <w:qFormat/>
    <w:rsid w:val="00086C49"/>
    <w:pPr>
      <w:spacing w:line="240" w:lineRule="atLeast"/>
    </w:pPr>
    <w:rPr>
      <w:rFonts w:asciiTheme="majorHAnsi" w:hAnsiTheme="majorHAnsi"/>
      <w:bCs/>
      <w:color w:val="FFFFFF" w:themeColor="background1"/>
    </w:rPr>
  </w:style>
  <w:style w:type="paragraph" w:customStyle="1" w:styleId="Tabellundertittel">
    <w:name w:val="Tabellundertittel"/>
    <w:basedOn w:val="Normal"/>
    <w:semiHidden/>
    <w:qFormat/>
    <w:rsid w:val="00163296"/>
    <w:pPr>
      <w:spacing w:line="200" w:lineRule="atLeast"/>
    </w:pPr>
    <w:rPr>
      <w:color w:val="FFFFFF" w:themeColor="background1"/>
      <w:sz w:val="16"/>
    </w:rPr>
  </w:style>
  <w:style w:type="paragraph" w:customStyle="1" w:styleId="Tabelltekst">
    <w:name w:val="Tabelltekst"/>
    <w:basedOn w:val="Normal"/>
    <w:semiHidden/>
    <w:qFormat/>
    <w:rsid w:val="002B34B0"/>
    <w:pPr>
      <w:spacing w:line="200" w:lineRule="exact"/>
    </w:pPr>
    <w:rPr>
      <w:sz w:val="17"/>
    </w:rPr>
  </w:style>
  <w:style w:type="paragraph" w:customStyle="1" w:styleId="Kolofonoverskrift">
    <w:name w:val="Kolofonoverskrift"/>
    <w:basedOn w:val="Normal"/>
    <w:uiPriority w:val="99"/>
    <w:semiHidden/>
    <w:rsid w:val="00086C49"/>
    <w:pPr>
      <w:spacing w:before="360" w:after="20" w:line="240" w:lineRule="auto"/>
    </w:pPr>
    <w:rPr>
      <w:rFonts w:ascii="Open Sans SemiBold" w:hAnsi="Open Sans SemiBold"/>
      <w:b/>
      <w:sz w:val="18"/>
    </w:rPr>
  </w:style>
  <w:style w:type="paragraph" w:customStyle="1" w:styleId="Kolofontekst">
    <w:name w:val="Kolofontekst"/>
    <w:basedOn w:val="Normal"/>
    <w:uiPriority w:val="99"/>
    <w:semiHidden/>
    <w:rsid w:val="009F0962"/>
    <w:rPr>
      <w:sz w:val="18"/>
    </w:rPr>
  </w:style>
  <w:style w:type="paragraph" w:styleId="Listeavsnitt">
    <w:name w:val="List Paragraph"/>
    <w:basedOn w:val="Normal"/>
    <w:uiPriority w:val="34"/>
    <w:qFormat/>
    <w:rsid w:val="002171C7"/>
    <w:pPr>
      <w:contextualSpacing/>
    </w:pPr>
  </w:style>
  <w:style w:type="paragraph" w:styleId="Fotnotetekst">
    <w:name w:val="footnote text"/>
    <w:basedOn w:val="Normal"/>
    <w:link w:val="FotnotetekstTegn"/>
    <w:uiPriority w:val="99"/>
    <w:semiHidden/>
    <w:rsid w:val="005614F7"/>
    <w:pPr>
      <w:spacing w:line="240" w:lineRule="atLeast"/>
    </w:pPr>
    <w:rPr>
      <w:rFonts w:eastAsiaTheme="minorHAnsi" w:cstheme="minorBidi"/>
      <w:color w:val="595959" w:themeColor="text1" w:themeTint="A6"/>
      <w:sz w:val="16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E576E"/>
    <w:rPr>
      <w:color w:val="595959" w:themeColor="text1" w:themeTint="A6"/>
      <w:sz w:val="16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1737CA"/>
    <w:rPr>
      <w:vertAlign w:val="superscript"/>
    </w:rPr>
  </w:style>
  <w:style w:type="character" w:styleId="Utheving">
    <w:name w:val="Emphasis"/>
    <w:basedOn w:val="Standardskriftforavsnitt"/>
    <w:uiPriority w:val="20"/>
    <w:semiHidden/>
    <w:qFormat/>
    <w:rsid w:val="00086C49"/>
    <w:rPr>
      <w:i/>
      <w:iCs/>
    </w:rPr>
  </w:style>
  <w:style w:type="character" w:styleId="Sterkutheving">
    <w:name w:val="Intense Emphasis"/>
    <w:basedOn w:val="Standardskriftforavsnitt"/>
    <w:uiPriority w:val="21"/>
    <w:semiHidden/>
    <w:qFormat/>
    <w:rsid w:val="00086C49"/>
    <w:rPr>
      <w:i/>
      <w:iCs/>
      <w:color w:val="005E5D" w:themeColor="accent1"/>
    </w:rPr>
  </w:style>
  <w:style w:type="paragraph" w:styleId="Sitat">
    <w:name w:val="Quote"/>
    <w:basedOn w:val="Normal"/>
    <w:next w:val="Normal"/>
    <w:link w:val="SitatTegn"/>
    <w:uiPriority w:val="29"/>
    <w:qFormat/>
    <w:rsid w:val="00086C4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086C49"/>
    <w:rPr>
      <w:rFonts w:eastAsia="Times New Roman" w:cs="Times New Roman"/>
      <w:i/>
      <w:iCs/>
      <w:color w:val="404040" w:themeColor="text1" w:themeTint="BF"/>
      <w:sz w:val="20"/>
      <w:szCs w:val="20"/>
      <w:lang w:eastAsia="nb-NO"/>
    </w:rPr>
  </w:style>
  <w:style w:type="character" w:styleId="Sterkreferanse">
    <w:name w:val="Intense Reference"/>
    <w:basedOn w:val="Standardskriftforavsnitt"/>
    <w:uiPriority w:val="32"/>
    <w:semiHidden/>
    <w:qFormat/>
    <w:rsid w:val="00086C49"/>
    <w:rPr>
      <w:b w:val="0"/>
      <w:bCs/>
      <w:smallCaps/>
      <w:color w:val="005E5D" w:themeColor="accent1"/>
      <w:spacing w:val="5"/>
    </w:rPr>
  </w:style>
  <w:style w:type="character" w:styleId="Boktittel">
    <w:name w:val="Book Title"/>
    <w:basedOn w:val="Standardskriftforavsnitt"/>
    <w:uiPriority w:val="33"/>
    <w:semiHidden/>
    <w:qFormat/>
    <w:rsid w:val="00086C49"/>
    <w:rPr>
      <w:b w:val="0"/>
      <w:bCs/>
      <w:i/>
      <w:iCs/>
      <w:spacing w:val="5"/>
    </w:rPr>
  </w:style>
  <w:style w:type="paragraph" w:customStyle="1" w:styleId="Mottaker">
    <w:name w:val="Mottaker"/>
    <w:basedOn w:val="Normal"/>
    <w:uiPriority w:val="99"/>
    <w:semiHidden/>
    <w:rsid w:val="00A93940"/>
    <w:pPr>
      <w:framePr w:hSpace="142" w:vSpace="170" w:wrap="around" w:vAnchor="page" w:hAnchor="text" w:y="2269"/>
      <w:spacing w:line="240" w:lineRule="auto"/>
    </w:pPr>
  </w:style>
  <w:style w:type="paragraph" w:customStyle="1" w:styleId="ref">
    <w:name w:val="ref"/>
    <w:basedOn w:val="Normal"/>
    <w:uiPriority w:val="99"/>
    <w:semiHidden/>
    <w:rsid w:val="00D57883"/>
    <w:pPr>
      <w:framePr w:hSpace="142" w:vSpace="170" w:wrap="around" w:vAnchor="page" w:hAnchor="text" w:y="2269"/>
      <w:spacing w:line="180" w:lineRule="auto"/>
    </w:pPr>
    <w:rPr>
      <w:sz w:val="18"/>
      <w:szCs w:val="18"/>
    </w:rPr>
  </w:style>
  <w:style w:type="character" w:styleId="Ulstomtale">
    <w:name w:val="Unresolved Mention"/>
    <w:basedOn w:val="Standardskriftforavsnitt"/>
    <w:uiPriority w:val="99"/>
    <w:semiHidden/>
    <w:unhideWhenUsed/>
    <w:rsid w:val="002D3739"/>
    <w:rPr>
      <w:color w:val="605E5C"/>
      <w:shd w:val="clear" w:color="auto" w:fill="E1DFDD"/>
    </w:rPr>
  </w:style>
  <w:style w:type="paragraph" w:customStyle="1" w:styleId="Avsender">
    <w:name w:val="Avsender"/>
    <w:basedOn w:val="Normal"/>
    <w:uiPriority w:val="99"/>
    <w:semiHidden/>
    <w:rsid w:val="00ED573E"/>
    <w:pPr>
      <w:tabs>
        <w:tab w:val="left" w:pos="3459"/>
      </w:tabs>
    </w:pPr>
  </w:style>
  <w:style w:type="table" w:customStyle="1" w:styleId="Tabellrutenett1">
    <w:name w:val="Tabellrutenett1"/>
    <w:basedOn w:val="Vanligtabell"/>
    <w:next w:val="Tabellrutenett"/>
    <w:uiPriority w:val="59"/>
    <w:rsid w:val="002A2A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iljdir-Tabell1">
    <w:name w:val="Miljødir - Tabell1"/>
    <w:basedOn w:val="Vanligtabell"/>
    <w:next w:val="Lyslisteuthevingsfarge1"/>
    <w:uiPriority w:val="61"/>
    <w:semiHidden/>
    <w:unhideWhenUsed/>
    <w:rsid w:val="00E23A8F"/>
    <w:pPr>
      <w:spacing w:after="0" w:line="240" w:lineRule="auto"/>
    </w:pPr>
    <w:rPr>
      <w:rFonts w:ascii="Trebuchet MS" w:eastAsia="Trebuchet MS" w:hAnsi="Trebuchet MS" w:cs="Times New Roman"/>
    </w:rPr>
    <w:tblPr>
      <w:tblStyleRowBandSize w:val="1"/>
      <w:tblStyleColBandSize w:val="1"/>
      <w:tblInd w:w="0" w:type="nil"/>
      <w:tblBorders>
        <w:top w:val="single" w:sz="8" w:space="0" w:color="006964"/>
        <w:left w:val="single" w:sz="8" w:space="0" w:color="006964"/>
        <w:bottom w:val="single" w:sz="8" w:space="0" w:color="006964"/>
        <w:right w:val="single" w:sz="8" w:space="0" w:color="006964"/>
        <w:insideV w:val="single" w:sz="4" w:space="0" w:color="auto"/>
      </w:tblBorders>
      <w:tblCellMar>
        <w:top w:w="57" w:type="dxa"/>
        <w:bottom w:w="57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 w:val="0"/>
        <w:bCs/>
        <w:color w:val="FFFFFF"/>
      </w:rPr>
      <w:tblPr/>
      <w:tcPr>
        <w:shd w:val="clear" w:color="auto" w:fill="00696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6964"/>
          <w:left w:val="single" w:sz="8" w:space="0" w:color="006964"/>
          <w:bottom w:val="single" w:sz="8" w:space="0" w:color="006964"/>
          <w:right w:val="single" w:sz="8" w:space="0" w:color="0069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6964"/>
          <w:left w:val="single" w:sz="8" w:space="0" w:color="006964"/>
          <w:bottom w:val="single" w:sz="8" w:space="0" w:color="006964"/>
          <w:right w:val="single" w:sz="8" w:space="0" w:color="006964"/>
        </w:tcBorders>
      </w:tcPr>
    </w:tblStylePr>
    <w:tblStylePr w:type="band1Horz">
      <w:tblPr/>
      <w:tcPr>
        <w:tcBorders>
          <w:top w:val="single" w:sz="8" w:space="0" w:color="006964"/>
          <w:left w:val="single" w:sz="8" w:space="0" w:color="006964"/>
          <w:bottom w:val="single" w:sz="8" w:space="0" w:color="006964"/>
          <w:right w:val="single" w:sz="8" w:space="0" w:color="006964"/>
        </w:tcBorders>
      </w:tcPr>
    </w:tblStylePr>
  </w:style>
  <w:style w:type="character" w:styleId="Merknadsreferanse">
    <w:name w:val="annotation reference"/>
    <w:basedOn w:val="Standardskriftforavsnitt"/>
    <w:uiPriority w:val="99"/>
    <w:semiHidden/>
    <w:unhideWhenUsed/>
    <w:rsid w:val="00E7435C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E7435C"/>
    <w:pPr>
      <w:spacing w:line="240" w:lineRule="auto"/>
    </w:pPr>
  </w:style>
  <w:style w:type="character" w:customStyle="1" w:styleId="MerknadstekstTegn">
    <w:name w:val="Merknadstekst Tegn"/>
    <w:basedOn w:val="Standardskriftforavsnitt"/>
    <w:link w:val="Merknadstekst"/>
    <w:uiPriority w:val="99"/>
    <w:rsid w:val="00E7435C"/>
    <w:rPr>
      <w:rFonts w:eastAsia="Times New Roman" w:cs="Times New Roman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7435C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7435C"/>
    <w:rPr>
      <w:rFonts w:eastAsia="Times New Roman" w:cs="Times New Roman"/>
      <w:b/>
      <w:bCs/>
      <w:sz w:val="20"/>
      <w:szCs w:val="20"/>
    </w:rPr>
  </w:style>
  <w:style w:type="paragraph" w:styleId="Revisjon">
    <w:name w:val="Revision"/>
    <w:hidden/>
    <w:uiPriority w:val="99"/>
    <w:semiHidden/>
    <w:rsid w:val="002952D2"/>
    <w:pPr>
      <w:spacing w:after="0" w:line="240" w:lineRule="auto"/>
    </w:pPr>
    <w:rPr>
      <w:rFonts w:eastAsia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miljodir.sharepoint.com/Organisasjonsmaler/Tom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B238F5A4EA844E788E27EDCE32ACCF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34C0E5BB-8AFF-496B-9849-10928D825551}"/>
      </w:docPartPr>
      <w:docPartBody>
        <w:p w:rsidR="00C82980" w:rsidRDefault="00C82980" w:rsidP="00C82980">
          <w:pPr>
            <w:pStyle w:val="CB238F5A4EA844E788E27EDCE32ACCFD"/>
          </w:pPr>
          <w:r w:rsidRPr="00AF4FCD">
            <w:rPr>
              <w:rStyle w:val="Plassholdertekst"/>
            </w:rPr>
            <w:t>Velg et element.</w:t>
          </w:r>
        </w:p>
      </w:docPartBody>
    </w:docPart>
    <w:docPart>
      <w:docPartPr>
        <w:name w:val="609C770D5EE94634B46C5695425358D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ABB5684F-EB2A-4679-9050-B3D240CB4B56}"/>
      </w:docPartPr>
      <w:docPartBody>
        <w:p w:rsidR="008574BF" w:rsidRDefault="00195AD1" w:rsidP="00195AD1">
          <w:pPr>
            <w:pStyle w:val="609C770D5EE94634B46C5695425358D5"/>
          </w:pPr>
          <w:r w:rsidRPr="00AF4FCD">
            <w:rPr>
              <w:rStyle w:val="Plassholdertekst"/>
            </w:rPr>
            <w:t>Velg et element.</w:t>
          </w:r>
        </w:p>
      </w:docPartBody>
    </w:docPart>
    <w:docPart>
      <w:docPartPr>
        <w:name w:val="B1C7BAA4243042BE90FDED08679FC08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F8F2011-553C-41A8-BE46-153F9EA18764}"/>
      </w:docPartPr>
      <w:docPartBody>
        <w:p w:rsidR="00FE0D55" w:rsidRDefault="00FE0D55" w:rsidP="00FE0D55">
          <w:pPr>
            <w:pStyle w:val="B1C7BAA4243042BE90FDED08679FC08E"/>
          </w:pPr>
          <w:r w:rsidRPr="00AF4FCD">
            <w:rPr>
              <w:rStyle w:val="Plassholdertekst"/>
            </w:rPr>
            <w:t>Velg et element.</w:t>
          </w:r>
        </w:p>
      </w:docPartBody>
    </w:docPart>
    <w:docPart>
      <w:docPartPr>
        <w:name w:val="6FFE49E683CA419E8F586640AA1272A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A1503E7-64CA-4A40-B3C3-0DB27EFE12DD}"/>
      </w:docPartPr>
      <w:docPartBody>
        <w:p w:rsidR="00FE0D55" w:rsidRDefault="00FE0D55" w:rsidP="00FE0D55">
          <w:pPr>
            <w:pStyle w:val="6FFE49E683CA419E8F586640AA1272A5"/>
          </w:pPr>
          <w:r w:rsidRPr="00AF4FCD">
            <w:rPr>
              <w:rStyle w:val="Plassholdertekst"/>
            </w:rPr>
            <w:t>Velg et element.</w:t>
          </w:r>
        </w:p>
      </w:docPartBody>
    </w:docPart>
    <w:docPart>
      <w:docPartPr>
        <w:name w:val="C6AA29785C7D4A7181774EDA14B0D52C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3F82CC5-9F3D-4A97-9372-6A7F5C628C37}"/>
      </w:docPartPr>
      <w:docPartBody>
        <w:p w:rsidR="00FE0D55" w:rsidRDefault="00FE0D55" w:rsidP="00FE0D55">
          <w:pPr>
            <w:pStyle w:val="C6AA29785C7D4A7181774EDA14B0D52C"/>
          </w:pPr>
          <w:r w:rsidRPr="00AF4FCD">
            <w:rPr>
              <w:rStyle w:val="Plassholdertekst"/>
            </w:rPr>
            <w:t>Velg et element.</w:t>
          </w:r>
        </w:p>
      </w:docPartBody>
    </w:docPart>
    <w:docPart>
      <w:docPartPr>
        <w:name w:val="C3752C2EE3A347F0B54A3AF815BA9812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EE32225-B3D6-4359-BA7F-DB8AB9C6FE34}"/>
      </w:docPartPr>
      <w:docPartBody>
        <w:p w:rsidR="00FE0D55" w:rsidRDefault="00FE0D55" w:rsidP="00FE0D55">
          <w:pPr>
            <w:pStyle w:val="C3752C2EE3A347F0B54A3AF815BA9812"/>
          </w:pPr>
          <w:r w:rsidRPr="00AF4FCD">
            <w:rPr>
              <w:rStyle w:val="Plassholdertekst"/>
            </w:rPr>
            <w:t>Velg et element.</w:t>
          </w:r>
        </w:p>
      </w:docPartBody>
    </w:docPart>
    <w:docPart>
      <w:docPartPr>
        <w:name w:val="7C3B906B6FF44452809AE51AF2E2E43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A695D9B3-ADF2-4284-8FDB-510B1CCEC427}"/>
      </w:docPartPr>
      <w:docPartBody>
        <w:p w:rsidR="00FE0D55" w:rsidRDefault="00FE0D55" w:rsidP="00FE0D55">
          <w:pPr>
            <w:pStyle w:val="7C3B906B6FF44452809AE51AF2E2E433"/>
          </w:pPr>
          <w:r w:rsidRPr="00AF4FCD">
            <w:rPr>
              <w:rStyle w:val="Plassholdertekst"/>
            </w:rPr>
            <w:t>Velg et element.</w:t>
          </w:r>
        </w:p>
      </w:docPartBody>
    </w:docPart>
    <w:docPart>
      <w:docPartPr>
        <w:name w:val="8141DD1C39984AF1B5BFCA895C4FA30C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7401E80-D28E-4322-9F05-4CDBCFBCD75F}"/>
      </w:docPartPr>
      <w:docPartBody>
        <w:p w:rsidR="00FE0D55" w:rsidRDefault="00FE0D55" w:rsidP="00FE0D55">
          <w:pPr>
            <w:pStyle w:val="8141DD1C39984AF1B5BFCA895C4FA30C"/>
          </w:pPr>
          <w:r w:rsidRPr="00AF4FCD">
            <w:rPr>
              <w:rStyle w:val="Plassholdertekst"/>
            </w:rPr>
            <w:t>Velg et element.</w:t>
          </w:r>
        </w:p>
      </w:docPartBody>
    </w:docPart>
    <w:docPart>
      <w:docPartPr>
        <w:name w:val="7A40BBCB78424AA0A924F0A85681F1D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9BDA296-CA20-4253-BFF9-3E484221AD94}"/>
      </w:docPartPr>
      <w:docPartBody>
        <w:p w:rsidR="00FE0D55" w:rsidRDefault="00FE0D55" w:rsidP="00FE0D55">
          <w:pPr>
            <w:pStyle w:val="7A40BBCB78424AA0A924F0A85681F1DD"/>
          </w:pPr>
          <w:r w:rsidRPr="00AF4FCD">
            <w:rPr>
              <w:rStyle w:val="Plassholdertekst"/>
            </w:rPr>
            <w:t>Velg et element.</w:t>
          </w:r>
        </w:p>
      </w:docPartBody>
    </w:docPart>
    <w:docPart>
      <w:docPartPr>
        <w:name w:val="C143C9C4753640E2A06DB2635A7C379F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F3CA982B-40F7-4456-AAE1-679BCE17747F}"/>
      </w:docPartPr>
      <w:docPartBody>
        <w:p w:rsidR="00FE0D55" w:rsidRDefault="00FE0D55" w:rsidP="00FE0D55">
          <w:pPr>
            <w:pStyle w:val="C143C9C4753640E2A06DB2635A7C379F"/>
          </w:pPr>
          <w:r w:rsidRPr="00AF4FCD">
            <w:rPr>
              <w:rStyle w:val="Plassholdertekst"/>
            </w:rPr>
            <w:t>Velg et element.</w:t>
          </w:r>
        </w:p>
      </w:docPartBody>
    </w:docPart>
    <w:docPart>
      <w:docPartPr>
        <w:name w:val="F05EA260BE994D0FBD63E5C58F40CD0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C06B2E1-F854-41DD-852D-EDFBA72D2DD3}"/>
      </w:docPartPr>
      <w:docPartBody>
        <w:p w:rsidR="00FE0D55" w:rsidRDefault="00FE0D55" w:rsidP="00FE0D55">
          <w:pPr>
            <w:pStyle w:val="F05EA260BE994D0FBD63E5C58F40CD07"/>
          </w:pPr>
          <w:r w:rsidRPr="00AF4FCD">
            <w:rPr>
              <w:rStyle w:val="Plassholdertekst"/>
            </w:rPr>
            <w:t>Velg et element.</w:t>
          </w:r>
        </w:p>
      </w:docPartBody>
    </w:docPart>
    <w:docPart>
      <w:docPartPr>
        <w:name w:val="00FB89861D894E1D97605C0AC0FFF0D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A0388E02-BBEA-4F5C-9A06-BD675403AEC4}"/>
      </w:docPartPr>
      <w:docPartBody>
        <w:p w:rsidR="00FE0D55" w:rsidRDefault="00FE0D55" w:rsidP="00FE0D55">
          <w:pPr>
            <w:pStyle w:val="00FB89861D894E1D97605C0AC0FFF0D5"/>
          </w:pPr>
          <w:r w:rsidRPr="00AF4FCD">
            <w:rPr>
              <w:rStyle w:val="Plassholdertekst"/>
            </w:rPr>
            <w:t>Velg et element.</w:t>
          </w:r>
        </w:p>
      </w:docPartBody>
    </w:docPart>
    <w:docPart>
      <w:docPartPr>
        <w:name w:val="BE343A4789354578A78AACF35A2307A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7A51B74-D60B-4D09-9C65-8FDC2DFEB29D}"/>
      </w:docPartPr>
      <w:docPartBody>
        <w:p w:rsidR="00FE0D55" w:rsidRDefault="00FE0D55" w:rsidP="00FE0D55">
          <w:pPr>
            <w:pStyle w:val="BE343A4789354578A78AACF35A2307AA"/>
          </w:pPr>
          <w:r w:rsidRPr="00AF4FCD">
            <w:rPr>
              <w:rStyle w:val="Plassholdertekst"/>
            </w:rPr>
            <w:t>Velg et element.</w:t>
          </w:r>
        </w:p>
      </w:docPartBody>
    </w:docPart>
    <w:docPart>
      <w:docPartPr>
        <w:name w:val="57F4F33708FE453E9EFEB1C77CA2937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F122906C-231E-43D4-8553-B791F59CD4E8}"/>
      </w:docPartPr>
      <w:docPartBody>
        <w:p w:rsidR="00FE0D55" w:rsidRDefault="00FE0D55" w:rsidP="00FE0D55">
          <w:pPr>
            <w:pStyle w:val="57F4F33708FE453E9EFEB1C77CA29377"/>
          </w:pPr>
          <w:r w:rsidRPr="00AF4FCD">
            <w:rPr>
              <w:rStyle w:val="Plassholdertekst"/>
            </w:rPr>
            <w:t>Velg et element.</w:t>
          </w:r>
        </w:p>
      </w:docPartBody>
    </w:docPart>
    <w:docPart>
      <w:docPartPr>
        <w:name w:val="267E6F8FAB99463E9CD238704BC7498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4E98B05-E89D-488F-96F6-930B91112B8A}"/>
      </w:docPartPr>
      <w:docPartBody>
        <w:p w:rsidR="00FE0D55" w:rsidRDefault="00FE0D55" w:rsidP="00FE0D55">
          <w:pPr>
            <w:pStyle w:val="267E6F8FAB99463E9CD238704BC74986"/>
          </w:pPr>
          <w:r w:rsidRPr="00AF4FCD">
            <w:rPr>
              <w:rStyle w:val="Plassholdertekst"/>
            </w:rPr>
            <w:t>Velg et element.</w:t>
          </w:r>
        </w:p>
      </w:docPartBody>
    </w:docPart>
    <w:docPart>
      <w:docPartPr>
        <w:name w:val="853F4D38D3CE490AB6CBEC484D66686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BFAC67C3-9A89-4C84-8B2A-0E64D16E38C8}"/>
      </w:docPartPr>
      <w:docPartBody>
        <w:p w:rsidR="00FE0D55" w:rsidRDefault="00FE0D55" w:rsidP="00FE0D55">
          <w:pPr>
            <w:pStyle w:val="853F4D38D3CE490AB6CBEC484D666867"/>
          </w:pPr>
          <w:r w:rsidRPr="00AF4FCD">
            <w:rPr>
              <w:rStyle w:val="Plassholdertekst"/>
            </w:rPr>
            <w:t>Velg et element.</w:t>
          </w:r>
        </w:p>
      </w:docPartBody>
    </w:docPart>
    <w:docPart>
      <w:docPartPr>
        <w:name w:val="12BE2960899642FD8CD5D317AAD0EA0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F09B1246-6F02-45EB-8558-2A984F5E48E0}"/>
      </w:docPartPr>
      <w:docPartBody>
        <w:p w:rsidR="00FE0D55" w:rsidRDefault="00FE0D55" w:rsidP="00FE0D55">
          <w:pPr>
            <w:pStyle w:val="12BE2960899642FD8CD5D317AAD0EA06"/>
          </w:pPr>
          <w:r w:rsidRPr="00AF4FCD">
            <w:rPr>
              <w:rStyle w:val="Plassholdertekst"/>
            </w:rPr>
            <w:t>Velg et element.</w:t>
          </w:r>
        </w:p>
      </w:docPartBody>
    </w:docPart>
    <w:docPart>
      <w:docPartPr>
        <w:name w:val="DBE6F2BBF56441AE8991753C32F6D61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3DCB2801-E86E-4DF3-8718-5C3587E6A7AF}"/>
      </w:docPartPr>
      <w:docPartBody>
        <w:p w:rsidR="00FE0D55" w:rsidRDefault="00FE0D55" w:rsidP="00FE0D55">
          <w:pPr>
            <w:pStyle w:val="DBE6F2BBF56441AE8991753C32F6D617"/>
          </w:pPr>
          <w:r w:rsidRPr="00AF4FCD">
            <w:rPr>
              <w:rStyle w:val="Plassholdertekst"/>
            </w:rPr>
            <w:t>Velg et element.</w:t>
          </w:r>
        </w:p>
      </w:docPartBody>
    </w:docPart>
    <w:docPart>
      <w:docPartPr>
        <w:name w:val="01C6B8571D10438090CC94A44808D61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5416A7D-EA3B-414D-A6C8-D2815A813814}"/>
      </w:docPartPr>
      <w:docPartBody>
        <w:p w:rsidR="00FE0D55" w:rsidRDefault="00FE0D55" w:rsidP="00FE0D55">
          <w:pPr>
            <w:pStyle w:val="01C6B8571D10438090CC94A44808D617"/>
          </w:pPr>
          <w:r w:rsidRPr="00AF4FCD">
            <w:rPr>
              <w:rStyle w:val="Plassholdertekst"/>
            </w:rPr>
            <w:t>Velg et element.</w:t>
          </w:r>
        </w:p>
      </w:docPartBody>
    </w:docPart>
    <w:docPart>
      <w:docPartPr>
        <w:name w:val="B2D7B526FADF4628ACD2B924F6A3DB1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2DD09B3-C0FC-40F3-BF37-1B84C5AE1703}"/>
      </w:docPartPr>
      <w:docPartBody>
        <w:p w:rsidR="00FE0D55" w:rsidRDefault="00FE0D55" w:rsidP="00FE0D55">
          <w:pPr>
            <w:pStyle w:val="B2D7B526FADF4628ACD2B924F6A3DB14"/>
          </w:pPr>
          <w:r w:rsidRPr="00AF4FCD">
            <w:rPr>
              <w:rStyle w:val="Plassholdertekst"/>
            </w:rPr>
            <w:t>Velg et element.</w:t>
          </w:r>
        </w:p>
      </w:docPartBody>
    </w:docPart>
    <w:docPart>
      <w:docPartPr>
        <w:name w:val="0B426723E9B64FC19FA8D45EBD3A12D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6B7E4A8-84D4-4C30-A3BD-F39898D3D7B9}"/>
      </w:docPartPr>
      <w:docPartBody>
        <w:p w:rsidR="00FE0D55" w:rsidRDefault="00FE0D55" w:rsidP="00FE0D55">
          <w:pPr>
            <w:pStyle w:val="0B426723E9B64FC19FA8D45EBD3A12D1"/>
          </w:pPr>
          <w:r w:rsidRPr="00AF4FCD">
            <w:rPr>
              <w:rStyle w:val="Plassholdertekst"/>
            </w:rPr>
            <w:t>Velg et element.</w:t>
          </w:r>
        </w:p>
      </w:docPartBody>
    </w:docPart>
    <w:docPart>
      <w:docPartPr>
        <w:name w:val="1E4B39B827B44BD6A2E56247AC1561C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E69AA69-6903-4C08-B401-13D8099975BD}"/>
      </w:docPartPr>
      <w:docPartBody>
        <w:p w:rsidR="00FE0D55" w:rsidRDefault="00FE0D55" w:rsidP="00FE0D55">
          <w:pPr>
            <w:pStyle w:val="1E4B39B827B44BD6A2E56247AC1561C8"/>
          </w:pPr>
          <w:r w:rsidRPr="00AF4FCD">
            <w:rPr>
              <w:rStyle w:val="Plassholdertekst"/>
            </w:rPr>
            <w:t>Velg et element.</w:t>
          </w:r>
        </w:p>
      </w:docPartBody>
    </w:docPart>
    <w:docPart>
      <w:docPartPr>
        <w:name w:val="8F03100D33F3452B8CCCF4DDBD960C9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9111D3D-455B-44F0-AB0C-2A5319BA180B}"/>
      </w:docPartPr>
      <w:docPartBody>
        <w:p w:rsidR="00FE0D55" w:rsidRDefault="00FE0D55" w:rsidP="00FE0D55">
          <w:pPr>
            <w:pStyle w:val="8F03100D33F3452B8CCCF4DDBD960C9E"/>
          </w:pPr>
          <w:r w:rsidRPr="00AF4FCD">
            <w:rPr>
              <w:rStyle w:val="Plassholdertekst"/>
            </w:rPr>
            <w:t>Velg et element.</w:t>
          </w:r>
        </w:p>
      </w:docPartBody>
    </w:docPart>
    <w:docPart>
      <w:docPartPr>
        <w:name w:val="7981697804CB407C8BEF7FC5F1A32F2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D1C32F1-BF73-4AE9-B1D5-1FC56FFFA31B}"/>
      </w:docPartPr>
      <w:docPartBody>
        <w:p w:rsidR="00FE0D55" w:rsidRDefault="00FE0D55" w:rsidP="00FE0D55">
          <w:pPr>
            <w:pStyle w:val="7981697804CB407C8BEF7FC5F1A32F25"/>
          </w:pPr>
          <w:r w:rsidRPr="00AF4FCD">
            <w:rPr>
              <w:rStyle w:val="Plassholdertekst"/>
            </w:rPr>
            <w:t>Velg et element.</w:t>
          </w:r>
        </w:p>
      </w:docPartBody>
    </w:docPart>
    <w:docPart>
      <w:docPartPr>
        <w:name w:val="8D5ED4AB8F1449B5814FF07964A96B4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3BB0076-B0E0-4B5E-BCF9-56E2422A0BF1}"/>
      </w:docPartPr>
      <w:docPartBody>
        <w:p w:rsidR="00FE0D55" w:rsidRDefault="00FE0D55" w:rsidP="00FE0D55">
          <w:pPr>
            <w:pStyle w:val="8D5ED4AB8F1449B5814FF07964A96B44"/>
          </w:pPr>
          <w:r w:rsidRPr="00AF4FCD">
            <w:rPr>
              <w:rStyle w:val="Plassholdertekst"/>
            </w:rPr>
            <w:t>Velg et element.</w:t>
          </w:r>
        </w:p>
      </w:docPartBody>
    </w:docPart>
    <w:docPart>
      <w:docPartPr>
        <w:name w:val="C250BF9A39C64854BC29D15C45762DB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253BFE34-7CB5-4D65-9FBB-CBFE74AA1C8E}"/>
      </w:docPartPr>
      <w:docPartBody>
        <w:p w:rsidR="00FE0D55" w:rsidRDefault="00FE0D55" w:rsidP="00FE0D55">
          <w:pPr>
            <w:pStyle w:val="C250BF9A39C64854BC29D15C45762DB1"/>
          </w:pPr>
          <w:r w:rsidRPr="00AF4FCD">
            <w:rPr>
              <w:rStyle w:val="Plassholdertekst"/>
            </w:rPr>
            <w:t>Velg et element.</w:t>
          </w:r>
        </w:p>
      </w:docPartBody>
    </w:docPart>
    <w:docPart>
      <w:docPartPr>
        <w:name w:val="A60390413ED542C2B4C1E827E847087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179A47C-68F5-4635-B24F-0E19B14CC8E0}"/>
      </w:docPartPr>
      <w:docPartBody>
        <w:p w:rsidR="00FE0D55" w:rsidRDefault="00FE0D55" w:rsidP="00FE0D55">
          <w:pPr>
            <w:pStyle w:val="A60390413ED542C2B4C1E827E847087A"/>
          </w:pPr>
          <w:r w:rsidRPr="00AF4FCD">
            <w:rPr>
              <w:rStyle w:val="Plassholdertekst"/>
            </w:rPr>
            <w:t>Velg et element.</w:t>
          </w:r>
        </w:p>
      </w:docPartBody>
    </w:docPart>
    <w:docPart>
      <w:docPartPr>
        <w:name w:val="F8048AD42AAD4F46A68A914D7F718F0C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E4ECA51-5CEB-4863-84C7-3E9064ECEC06}"/>
      </w:docPartPr>
      <w:docPartBody>
        <w:p w:rsidR="00FE0D55" w:rsidRDefault="00FE0D55" w:rsidP="00FE0D55">
          <w:pPr>
            <w:pStyle w:val="F8048AD42AAD4F46A68A914D7F718F0C"/>
          </w:pPr>
          <w:r w:rsidRPr="00AF4FCD">
            <w:rPr>
              <w:rStyle w:val="Plassholdertekst"/>
            </w:rPr>
            <w:t>Velg et element.</w:t>
          </w:r>
        </w:p>
      </w:docPartBody>
    </w:docPart>
    <w:docPart>
      <w:docPartPr>
        <w:name w:val="D253A19C281D4EB98D93F2A4386B965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397668D8-0ADE-413D-AD97-E472F4E0F166}"/>
      </w:docPartPr>
      <w:docPartBody>
        <w:p w:rsidR="00FE0D55" w:rsidRDefault="00FE0D55" w:rsidP="00FE0D55">
          <w:pPr>
            <w:pStyle w:val="D253A19C281D4EB98D93F2A4386B9658"/>
          </w:pPr>
          <w:r w:rsidRPr="00AF4FCD">
            <w:rPr>
              <w:rStyle w:val="Plassholdertekst"/>
            </w:rPr>
            <w:t>Velg et element.</w:t>
          </w:r>
        </w:p>
      </w:docPartBody>
    </w:docPart>
    <w:docPart>
      <w:docPartPr>
        <w:name w:val="E8B04D92E9A14934BDE6874A56118BB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AEA815F9-7825-4C1C-A211-1737E5BF51FE}"/>
      </w:docPartPr>
      <w:docPartBody>
        <w:p w:rsidR="00FE0D55" w:rsidRDefault="00FE0D55" w:rsidP="00FE0D55">
          <w:pPr>
            <w:pStyle w:val="E8B04D92E9A14934BDE6874A56118BB5"/>
          </w:pPr>
          <w:r w:rsidRPr="00AF4FCD">
            <w:rPr>
              <w:rStyle w:val="Plassholdertekst"/>
            </w:rPr>
            <w:t>Velg et element.</w:t>
          </w:r>
        </w:p>
      </w:docPartBody>
    </w:docPart>
    <w:docPart>
      <w:docPartPr>
        <w:name w:val="CADAA289247841D2B00B43B18A246FF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AEC84B7-8562-480E-8112-3288C9E61B3F}"/>
      </w:docPartPr>
      <w:docPartBody>
        <w:p w:rsidR="00FE0D55" w:rsidRDefault="00FE0D55" w:rsidP="00FE0D55">
          <w:pPr>
            <w:pStyle w:val="CADAA289247841D2B00B43B18A246FF3"/>
          </w:pPr>
          <w:r w:rsidRPr="00AF4FCD">
            <w:rPr>
              <w:rStyle w:val="Plassholdertekst"/>
            </w:rPr>
            <w:t>Velg et element.</w:t>
          </w:r>
        </w:p>
      </w:docPartBody>
    </w:docPart>
    <w:docPart>
      <w:docPartPr>
        <w:name w:val="679A3375C74445EBB688622E04C4571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F2000A2-F2CF-4F9A-8DCE-F9041497AB10}"/>
      </w:docPartPr>
      <w:docPartBody>
        <w:p w:rsidR="00FE0D55" w:rsidRDefault="00FE0D55" w:rsidP="00FE0D55">
          <w:pPr>
            <w:pStyle w:val="679A3375C74445EBB688622E04C4571E"/>
          </w:pPr>
          <w:r w:rsidRPr="00AF4FCD">
            <w:rPr>
              <w:rStyle w:val="Plassholdertekst"/>
            </w:rPr>
            <w:t>Velg et element.</w:t>
          </w:r>
        </w:p>
      </w:docPartBody>
    </w:docPart>
    <w:docPart>
      <w:docPartPr>
        <w:name w:val="3D02600F95854C32910D8B9B2F24B73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A1E0BB3C-B790-4E18-A031-0A4265A7A73A}"/>
      </w:docPartPr>
      <w:docPartBody>
        <w:p w:rsidR="00FE0D55" w:rsidRDefault="00FE0D55" w:rsidP="00FE0D55">
          <w:pPr>
            <w:pStyle w:val="3D02600F95854C32910D8B9B2F24B735"/>
          </w:pPr>
          <w:r w:rsidRPr="00AF4FCD">
            <w:rPr>
              <w:rStyle w:val="Plassholdertekst"/>
            </w:rPr>
            <w:t>Velg et element.</w:t>
          </w:r>
        </w:p>
      </w:docPartBody>
    </w:docPart>
    <w:docPart>
      <w:docPartPr>
        <w:name w:val="C7B2E2992C8D45E1A0F928194DF7580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D2EC6CD-1900-4F64-8DBC-315931C9ADA7}"/>
      </w:docPartPr>
      <w:docPartBody>
        <w:p w:rsidR="00FE0D55" w:rsidRDefault="00FE0D55" w:rsidP="00FE0D55">
          <w:pPr>
            <w:pStyle w:val="C7B2E2992C8D45E1A0F928194DF75800"/>
          </w:pPr>
          <w:r w:rsidRPr="00AF4FCD">
            <w:rPr>
              <w:rStyle w:val="Plassholdertekst"/>
            </w:rPr>
            <w:t>Velg et element.</w:t>
          </w:r>
        </w:p>
      </w:docPartBody>
    </w:docPart>
    <w:docPart>
      <w:docPartPr>
        <w:name w:val="854EA8EA261F4C13A8C01267C2401FA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D7DC0B6-ADDB-4439-A41F-29E4065D3B18}"/>
      </w:docPartPr>
      <w:docPartBody>
        <w:p w:rsidR="00FE0D55" w:rsidRDefault="00FE0D55" w:rsidP="00FE0D55">
          <w:pPr>
            <w:pStyle w:val="854EA8EA261F4C13A8C01267C2401FAE"/>
          </w:pPr>
          <w:r w:rsidRPr="00AF4FCD">
            <w:rPr>
              <w:rStyle w:val="Plassholdertekst"/>
            </w:rPr>
            <w:t>Velg et element.</w:t>
          </w:r>
        </w:p>
      </w:docPartBody>
    </w:docPart>
    <w:docPart>
      <w:docPartPr>
        <w:name w:val="CCB45F619FE34BECA236CC43E721B4CC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892FC38-0400-403C-A9ED-B759B3F3570D}"/>
      </w:docPartPr>
      <w:docPartBody>
        <w:p w:rsidR="00FE0D55" w:rsidRDefault="00FE0D55" w:rsidP="00FE0D55">
          <w:pPr>
            <w:pStyle w:val="CCB45F619FE34BECA236CC43E721B4CC"/>
          </w:pPr>
          <w:r w:rsidRPr="00AF4FCD">
            <w:rPr>
              <w:rStyle w:val="Plassholdertekst"/>
            </w:rPr>
            <w:t>Velg et element.</w:t>
          </w:r>
        </w:p>
      </w:docPartBody>
    </w:docPart>
    <w:docPart>
      <w:docPartPr>
        <w:name w:val="2A09F40445F7477795A3DB6CEB6A4B5F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29317CC6-97D2-4E29-A4D7-FCEDFC1BA2D3}"/>
      </w:docPartPr>
      <w:docPartBody>
        <w:p w:rsidR="00FE0D55" w:rsidRDefault="00FE0D55" w:rsidP="00FE0D55">
          <w:pPr>
            <w:pStyle w:val="2A09F40445F7477795A3DB6CEB6A4B5F"/>
          </w:pPr>
          <w:r w:rsidRPr="00AF4FCD">
            <w:rPr>
              <w:rStyle w:val="Plassholdertekst"/>
            </w:rPr>
            <w:t>Velg et element.</w:t>
          </w:r>
        </w:p>
      </w:docPartBody>
    </w:docPart>
    <w:docPart>
      <w:docPartPr>
        <w:name w:val="B28AE346414347BC84C8BBADFCFFEC9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5FC5F1F-0DD0-4026-AC47-BABE0EF129F9}"/>
      </w:docPartPr>
      <w:docPartBody>
        <w:p w:rsidR="00FE0D55" w:rsidRDefault="00FE0D55" w:rsidP="00FE0D55">
          <w:pPr>
            <w:pStyle w:val="B28AE346414347BC84C8BBADFCFFEC96"/>
          </w:pPr>
          <w:r w:rsidRPr="00AF4FCD">
            <w:rPr>
              <w:rStyle w:val="Plassholdertekst"/>
            </w:rPr>
            <w:t>Velg et element.</w:t>
          </w:r>
        </w:p>
      </w:docPartBody>
    </w:docPart>
    <w:docPart>
      <w:docPartPr>
        <w:name w:val="D112CD16311B4D63800A13996980EB3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5F0C9E7-9D71-4355-AD4A-7ED1B3E84158}"/>
      </w:docPartPr>
      <w:docPartBody>
        <w:p w:rsidR="00FE0D55" w:rsidRDefault="00FE0D55" w:rsidP="00FE0D55">
          <w:pPr>
            <w:pStyle w:val="D112CD16311B4D63800A13996980EB3A"/>
          </w:pPr>
          <w:r w:rsidRPr="00AF4FCD">
            <w:rPr>
              <w:rStyle w:val="Plassholdertekst"/>
            </w:rPr>
            <w:t>Velg et element.</w:t>
          </w:r>
        </w:p>
      </w:docPartBody>
    </w:docPart>
    <w:docPart>
      <w:docPartPr>
        <w:name w:val="3CE82F4947804FE8A645BA8DBD9BB67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4F1C7AB-2B87-4D83-AFB3-C493C109AEF6}"/>
      </w:docPartPr>
      <w:docPartBody>
        <w:p w:rsidR="00FE0D55" w:rsidRDefault="00FE0D55" w:rsidP="00FE0D55">
          <w:pPr>
            <w:pStyle w:val="3CE82F4947804FE8A645BA8DBD9BB671"/>
          </w:pPr>
          <w:r w:rsidRPr="00AF4FCD">
            <w:rPr>
              <w:rStyle w:val="Plassholdertekst"/>
            </w:rPr>
            <w:t>Velg et element.</w:t>
          </w:r>
        </w:p>
      </w:docPartBody>
    </w:docPart>
    <w:docPart>
      <w:docPartPr>
        <w:name w:val="6D8313028C3944FCBBC697BFE953F01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FB0F020-1F36-4DE9-A019-72A8A1B1B276}"/>
      </w:docPartPr>
      <w:docPartBody>
        <w:p w:rsidR="00FE0D55" w:rsidRDefault="00FE0D55" w:rsidP="00FE0D55">
          <w:pPr>
            <w:pStyle w:val="6D8313028C3944FCBBC697BFE953F018"/>
          </w:pPr>
          <w:r w:rsidRPr="00AF4FCD">
            <w:rPr>
              <w:rStyle w:val="Plassholdertekst"/>
            </w:rPr>
            <w:t>Velg et element.</w:t>
          </w:r>
        </w:p>
      </w:docPartBody>
    </w:docPart>
    <w:docPart>
      <w:docPartPr>
        <w:name w:val="C74326E82DD54E9FBAC3A7583D2C2CD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D8CC0EA-C09C-4509-A657-12F618CA989A}"/>
      </w:docPartPr>
      <w:docPartBody>
        <w:p w:rsidR="00FE0D55" w:rsidRDefault="00FE0D55" w:rsidP="00FE0D55">
          <w:pPr>
            <w:pStyle w:val="C74326E82DD54E9FBAC3A7583D2C2CD5"/>
          </w:pPr>
          <w:r w:rsidRPr="00AF4FCD">
            <w:rPr>
              <w:rStyle w:val="Plassholdertekst"/>
            </w:rPr>
            <w:t>Velg et element.</w:t>
          </w:r>
        </w:p>
      </w:docPartBody>
    </w:docPart>
    <w:docPart>
      <w:docPartPr>
        <w:name w:val="98C415EDBADA4069B1C34A808589C9D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8A4522F3-EAC4-417E-992C-7F312D3054E3}"/>
      </w:docPartPr>
      <w:docPartBody>
        <w:p w:rsidR="00FE0D55" w:rsidRDefault="00FE0D55" w:rsidP="00FE0D55">
          <w:pPr>
            <w:pStyle w:val="98C415EDBADA4069B1C34A808589C9DD"/>
          </w:pPr>
          <w:r w:rsidRPr="00AF4FCD">
            <w:rPr>
              <w:rStyle w:val="Plassholdertekst"/>
            </w:rPr>
            <w:t>Velg et element.</w:t>
          </w:r>
        </w:p>
      </w:docPartBody>
    </w:docPart>
    <w:docPart>
      <w:docPartPr>
        <w:name w:val="21979A65F10F48FB92B4A2AE1D26107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C60A3FC-694D-471C-AEB4-662BA286ABE6}"/>
      </w:docPartPr>
      <w:docPartBody>
        <w:p w:rsidR="00FE0D55" w:rsidRDefault="00FE0D55" w:rsidP="00FE0D55">
          <w:pPr>
            <w:pStyle w:val="21979A65F10F48FB92B4A2AE1D26107D"/>
          </w:pPr>
          <w:r w:rsidRPr="00AF4FCD">
            <w:rPr>
              <w:rStyle w:val="Plassholdertekst"/>
            </w:rPr>
            <w:t>Velg et element.</w:t>
          </w:r>
        </w:p>
      </w:docPartBody>
    </w:docPart>
    <w:docPart>
      <w:docPartPr>
        <w:name w:val="DBF1F43317924884AA09E1709C517A12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F9A933E9-AFC2-4D9B-924D-90526470C6CF}"/>
      </w:docPartPr>
      <w:docPartBody>
        <w:p w:rsidR="00FE0D55" w:rsidRDefault="00FE0D55" w:rsidP="00FE0D55">
          <w:pPr>
            <w:pStyle w:val="DBF1F43317924884AA09E1709C517A12"/>
          </w:pPr>
          <w:r w:rsidRPr="00AF4FCD">
            <w:rPr>
              <w:rStyle w:val="Plassholdertekst"/>
            </w:rPr>
            <w:t>Velg et element.</w:t>
          </w:r>
        </w:p>
      </w:docPartBody>
    </w:docPart>
    <w:docPart>
      <w:docPartPr>
        <w:name w:val="8DB7C058B24B46318B9C5F92E913375B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0CDC875-4C19-468F-99BA-F882807D4A49}"/>
      </w:docPartPr>
      <w:docPartBody>
        <w:p w:rsidR="00FE0D55" w:rsidRDefault="00FE0D55" w:rsidP="00FE0D55">
          <w:pPr>
            <w:pStyle w:val="8DB7C058B24B46318B9C5F92E913375B"/>
          </w:pPr>
          <w:r w:rsidRPr="00AF4FCD">
            <w:rPr>
              <w:rStyle w:val="Plassholdertekst"/>
            </w:rPr>
            <w:t>Velg et element.</w:t>
          </w:r>
        </w:p>
      </w:docPartBody>
    </w:docPart>
    <w:docPart>
      <w:docPartPr>
        <w:name w:val="53E206E893CD4C179C054F2E6B8993E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ACC56C0E-9856-4B20-A4FF-849F76FCE709}"/>
      </w:docPartPr>
      <w:docPartBody>
        <w:p w:rsidR="00FE0D55" w:rsidRDefault="00FE0D55" w:rsidP="00FE0D55">
          <w:pPr>
            <w:pStyle w:val="53E206E893CD4C179C054F2E6B8993EE"/>
          </w:pPr>
          <w:r w:rsidRPr="00AF4FCD">
            <w:rPr>
              <w:rStyle w:val="Plassholdertekst"/>
            </w:rPr>
            <w:t>Velg et element.</w:t>
          </w:r>
        </w:p>
      </w:docPartBody>
    </w:docPart>
    <w:docPart>
      <w:docPartPr>
        <w:name w:val="403A9F0B4E5341EFABBB39A657D1195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AE01AF2-B17B-485E-97E4-1D6E7533461A}"/>
      </w:docPartPr>
      <w:docPartBody>
        <w:p w:rsidR="00FE0D55" w:rsidRDefault="00FE0D55" w:rsidP="00FE0D55">
          <w:pPr>
            <w:pStyle w:val="403A9F0B4E5341EFABBB39A657D1195A"/>
          </w:pPr>
          <w:r w:rsidRPr="00AF4FCD">
            <w:rPr>
              <w:rStyle w:val="Plassholdertekst"/>
            </w:rPr>
            <w:t>Velg et element.</w:t>
          </w:r>
        </w:p>
      </w:docPartBody>
    </w:docPart>
    <w:docPart>
      <w:docPartPr>
        <w:name w:val="D664A0B3A6E44E9AB5E75C2FBDFD0CBC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AC0E6073-D2F7-45C0-BEB9-85C9CC425784}"/>
      </w:docPartPr>
      <w:docPartBody>
        <w:p w:rsidR="00FE0D55" w:rsidRDefault="00FE0D55" w:rsidP="00FE0D55">
          <w:pPr>
            <w:pStyle w:val="D664A0B3A6E44E9AB5E75C2FBDFD0CBC"/>
          </w:pPr>
          <w:r w:rsidRPr="00AF4FCD">
            <w:rPr>
              <w:rStyle w:val="Plassholdertekst"/>
            </w:rPr>
            <w:t>Velg et element.</w:t>
          </w:r>
        </w:p>
      </w:docPartBody>
    </w:docPart>
    <w:docPart>
      <w:docPartPr>
        <w:name w:val="515505CD733B42BB9DB6947B9239552C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6737113-F8F9-4DB9-8D2E-61E3A2D6E552}"/>
      </w:docPartPr>
      <w:docPartBody>
        <w:p w:rsidR="00FE0D55" w:rsidRDefault="00FE0D55" w:rsidP="00FE0D55">
          <w:pPr>
            <w:pStyle w:val="515505CD733B42BB9DB6947B9239552C"/>
          </w:pPr>
          <w:r w:rsidRPr="00AF4FCD">
            <w:rPr>
              <w:rStyle w:val="Plassholdertekst"/>
            </w:rPr>
            <w:t>Velg et element.</w:t>
          </w:r>
        </w:p>
      </w:docPartBody>
    </w:docPart>
    <w:docPart>
      <w:docPartPr>
        <w:name w:val="7D13443582604E1A80AD969FD31DFFD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702F7B7-AF0B-4096-B57C-4289384AD017}"/>
      </w:docPartPr>
      <w:docPartBody>
        <w:p w:rsidR="00FE0D55" w:rsidRDefault="00FE0D55" w:rsidP="00FE0D55">
          <w:pPr>
            <w:pStyle w:val="7D13443582604E1A80AD969FD31DFFDA"/>
          </w:pPr>
          <w:r w:rsidRPr="00AF4FCD">
            <w:rPr>
              <w:rStyle w:val="Plassholdertekst"/>
            </w:rPr>
            <w:t>Velg et element.</w:t>
          </w:r>
        </w:p>
      </w:docPartBody>
    </w:docPart>
    <w:docPart>
      <w:docPartPr>
        <w:name w:val="F6A916FDEBD34FF6A0D4EDFF78D7E252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33765DB0-1FEE-4EFF-934C-9AA954E47869}"/>
      </w:docPartPr>
      <w:docPartBody>
        <w:p w:rsidR="00FE0D55" w:rsidRDefault="00FE0D55" w:rsidP="00FE0D55">
          <w:pPr>
            <w:pStyle w:val="F6A916FDEBD34FF6A0D4EDFF78D7E252"/>
          </w:pPr>
          <w:r w:rsidRPr="00AF4FCD">
            <w:rPr>
              <w:rStyle w:val="Plassholdertekst"/>
            </w:rPr>
            <w:t>Velg et element.</w:t>
          </w:r>
        </w:p>
      </w:docPartBody>
    </w:docPart>
    <w:docPart>
      <w:docPartPr>
        <w:name w:val="4FFC0BD0836C4C07AA648BC3ADC7646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0EE155A-573D-40B8-8A82-CA7E8EC58E31}"/>
      </w:docPartPr>
      <w:docPartBody>
        <w:p w:rsidR="00FE0D55" w:rsidRDefault="00FE0D55" w:rsidP="00FE0D55">
          <w:pPr>
            <w:pStyle w:val="4FFC0BD0836C4C07AA648BC3ADC7646E"/>
          </w:pPr>
          <w:r w:rsidRPr="00AF4FCD">
            <w:rPr>
              <w:rStyle w:val="Plassholdertekst"/>
            </w:rPr>
            <w:t>Velg et element.</w:t>
          </w:r>
        </w:p>
      </w:docPartBody>
    </w:docPart>
    <w:docPart>
      <w:docPartPr>
        <w:name w:val="A17A8EAD787743FC9DD22B1456974C3F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DD66F24-1332-436B-8E9F-9E795DED0E88}"/>
      </w:docPartPr>
      <w:docPartBody>
        <w:p w:rsidR="00FE0D55" w:rsidRDefault="00FE0D55" w:rsidP="00FE0D55">
          <w:pPr>
            <w:pStyle w:val="A17A8EAD787743FC9DD22B1456974C3F"/>
          </w:pPr>
          <w:r w:rsidRPr="00AF4FCD">
            <w:rPr>
              <w:rStyle w:val="Plassholdertekst"/>
            </w:rPr>
            <w:t>Velg et element.</w:t>
          </w:r>
        </w:p>
      </w:docPartBody>
    </w:docPart>
    <w:docPart>
      <w:docPartPr>
        <w:name w:val="08EA426CB37C446AA3CFCBD4022AF762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55F57B3-9BB7-4398-B372-AA7FE33FC001}"/>
      </w:docPartPr>
      <w:docPartBody>
        <w:p w:rsidR="00FE0D55" w:rsidRDefault="00FE0D55" w:rsidP="00FE0D55">
          <w:pPr>
            <w:pStyle w:val="08EA426CB37C446AA3CFCBD4022AF762"/>
          </w:pPr>
          <w:r w:rsidRPr="00AF4FCD">
            <w:rPr>
              <w:rStyle w:val="Plassholdertekst"/>
            </w:rPr>
            <w:t>Velg et element.</w:t>
          </w:r>
        </w:p>
      </w:docPartBody>
    </w:docPart>
    <w:docPart>
      <w:docPartPr>
        <w:name w:val="B4390B112B8449469A4570D31B37550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77B78E5-CA00-4AE1-8470-30BCFA7E5F26}"/>
      </w:docPartPr>
      <w:docPartBody>
        <w:p w:rsidR="00FE0D55" w:rsidRDefault="00FE0D55" w:rsidP="00FE0D55">
          <w:pPr>
            <w:pStyle w:val="B4390B112B8449469A4570D31B375505"/>
          </w:pPr>
          <w:r w:rsidRPr="00AF4FCD">
            <w:rPr>
              <w:rStyle w:val="Plassholdertekst"/>
            </w:rPr>
            <w:t>Velg et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 SemiBold">
    <w:panose1 w:val="020B0706030804020204"/>
    <w:charset w:val="00"/>
    <w:family w:val="swiss"/>
    <w:pitch w:val="variable"/>
    <w:sig w:usb0="E00002EF" w:usb1="4000205B" w:usb2="00000028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980"/>
    <w:rsid w:val="00195AD1"/>
    <w:rsid w:val="00293E74"/>
    <w:rsid w:val="003B5606"/>
    <w:rsid w:val="00751EB0"/>
    <w:rsid w:val="008574BF"/>
    <w:rsid w:val="00A3550C"/>
    <w:rsid w:val="00AE33A4"/>
    <w:rsid w:val="00B66352"/>
    <w:rsid w:val="00C82980"/>
    <w:rsid w:val="00CD35A0"/>
    <w:rsid w:val="00E123C2"/>
    <w:rsid w:val="00EB21C1"/>
    <w:rsid w:val="00FE0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FE0D55"/>
    <w:rPr>
      <w:color w:val="808080"/>
    </w:rPr>
  </w:style>
  <w:style w:type="paragraph" w:customStyle="1" w:styleId="CB238F5A4EA844E788E27EDCE32ACCFD">
    <w:name w:val="CB238F5A4EA844E788E27EDCE32ACCFD"/>
    <w:rsid w:val="00C82980"/>
  </w:style>
  <w:style w:type="paragraph" w:customStyle="1" w:styleId="609C770D5EE94634B46C5695425358D5">
    <w:name w:val="609C770D5EE94634B46C5695425358D5"/>
    <w:rsid w:val="00195AD1"/>
  </w:style>
  <w:style w:type="paragraph" w:customStyle="1" w:styleId="7679C337AAC04184907A087F8F70EA5B">
    <w:name w:val="7679C337AAC04184907A087F8F70EA5B"/>
    <w:rsid w:val="00195AD1"/>
  </w:style>
  <w:style w:type="paragraph" w:customStyle="1" w:styleId="16FC301A49D84744944EDBFD6A110CF5">
    <w:name w:val="16FC301A49D84744944EDBFD6A110CF5"/>
    <w:rsid w:val="00195AD1"/>
  </w:style>
  <w:style w:type="paragraph" w:customStyle="1" w:styleId="E9C23BE812BF493CA9C37C75C23A20CC">
    <w:name w:val="E9C23BE812BF493CA9C37C75C23A20CC"/>
  </w:style>
  <w:style w:type="paragraph" w:customStyle="1" w:styleId="B8C00490B9AB4385B278FECD6705454B">
    <w:name w:val="B8C00490B9AB4385B278FECD6705454B"/>
  </w:style>
  <w:style w:type="paragraph" w:customStyle="1" w:styleId="3774140CB3924510970B4AB8EAC7ED92">
    <w:name w:val="3774140CB3924510970B4AB8EAC7ED92"/>
  </w:style>
  <w:style w:type="paragraph" w:customStyle="1" w:styleId="2D0E0F5237DC484BA41CDBAB1FD0F6C1">
    <w:name w:val="2D0E0F5237DC484BA41CDBAB1FD0F6C1"/>
  </w:style>
  <w:style w:type="paragraph" w:customStyle="1" w:styleId="C921EE27787A49E3808D232C129BBFBB">
    <w:name w:val="C921EE27787A49E3808D232C129BBFBB"/>
  </w:style>
  <w:style w:type="paragraph" w:customStyle="1" w:styleId="91F7E67E86384855A36D2A3F482DBAE0">
    <w:name w:val="91F7E67E86384855A36D2A3F482DBAE0"/>
  </w:style>
  <w:style w:type="paragraph" w:customStyle="1" w:styleId="A812A81760E146458AE683FD86FD77A4">
    <w:name w:val="A812A81760E146458AE683FD86FD77A4"/>
  </w:style>
  <w:style w:type="paragraph" w:customStyle="1" w:styleId="5236B4DA021D497F93BC6691C75F56B3">
    <w:name w:val="5236B4DA021D497F93BC6691C75F56B3"/>
  </w:style>
  <w:style w:type="paragraph" w:customStyle="1" w:styleId="378E2AE8C7AC494CAB0F972D1D4CAA1C">
    <w:name w:val="378E2AE8C7AC494CAB0F972D1D4CAA1C"/>
  </w:style>
  <w:style w:type="paragraph" w:customStyle="1" w:styleId="0C86E3C4A7EF4312B6D5272DAB7C96A3">
    <w:name w:val="0C86E3C4A7EF4312B6D5272DAB7C96A3"/>
  </w:style>
  <w:style w:type="paragraph" w:customStyle="1" w:styleId="9C9EA98D3A1A4F8FB73BB5983E454CAE">
    <w:name w:val="9C9EA98D3A1A4F8FB73BB5983E454CAE"/>
  </w:style>
  <w:style w:type="paragraph" w:customStyle="1" w:styleId="C0F9A19C317A405AA001B88E9EBA0EDA">
    <w:name w:val="C0F9A19C317A405AA001B88E9EBA0EDA"/>
  </w:style>
  <w:style w:type="paragraph" w:customStyle="1" w:styleId="AEF737718DBC4FA9862A8D32D6F396BE">
    <w:name w:val="AEF737718DBC4FA9862A8D32D6F396BE"/>
  </w:style>
  <w:style w:type="paragraph" w:customStyle="1" w:styleId="2FBD0FA37B0C4087A6F79680F39B3713">
    <w:name w:val="2FBD0FA37B0C4087A6F79680F39B3713"/>
  </w:style>
  <w:style w:type="paragraph" w:customStyle="1" w:styleId="AFF47D19372C4FC284540A1ED354CF0D">
    <w:name w:val="AFF47D19372C4FC284540A1ED354CF0D"/>
  </w:style>
  <w:style w:type="paragraph" w:customStyle="1" w:styleId="E41B4CD339C24DC2A19F73AE0AD7F537">
    <w:name w:val="E41B4CD339C24DC2A19F73AE0AD7F537"/>
  </w:style>
  <w:style w:type="paragraph" w:customStyle="1" w:styleId="5CCC2AFE659B4BE4895EFEC5CDECE2DE">
    <w:name w:val="5CCC2AFE659B4BE4895EFEC5CDECE2DE"/>
  </w:style>
  <w:style w:type="paragraph" w:customStyle="1" w:styleId="7B9460ADD0634C8AA923AB81E8D7A63D">
    <w:name w:val="7B9460ADD0634C8AA923AB81E8D7A63D"/>
  </w:style>
  <w:style w:type="paragraph" w:customStyle="1" w:styleId="099F837000BE4C5F85C768D3FE1C7631">
    <w:name w:val="099F837000BE4C5F85C768D3FE1C7631"/>
  </w:style>
  <w:style w:type="paragraph" w:customStyle="1" w:styleId="6020A9FBE08941978FD10E8729C3C544">
    <w:name w:val="6020A9FBE08941978FD10E8729C3C544"/>
  </w:style>
  <w:style w:type="paragraph" w:customStyle="1" w:styleId="BDC5A3E135A04695B5CB67FAB8C92169">
    <w:name w:val="BDC5A3E135A04695B5CB67FAB8C92169"/>
  </w:style>
  <w:style w:type="paragraph" w:customStyle="1" w:styleId="C82CBF5654AF4B6B914AE23661887A0D">
    <w:name w:val="C82CBF5654AF4B6B914AE23661887A0D"/>
  </w:style>
  <w:style w:type="paragraph" w:customStyle="1" w:styleId="30D827B37CA44CE98F91C6C21A979983">
    <w:name w:val="30D827B37CA44CE98F91C6C21A979983"/>
  </w:style>
  <w:style w:type="paragraph" w:customStyle="1" w:styleId="0CEECB83E0194877BD92056D75950061">
    <w:name w:val="0CEECB83E0194877BD92056D75950061"/>
  </w:style>
  <w:style w:type="paragraph" w:customStyle="1" w:styleId="484037FCB1A6429B967BB7D8B10D310F">
    <w:name w:val="484037FCB1A6429B967BB7D8B10D310F"/>
  </w:style>
  <w:style w:type="paragraph" w:customStyle="1" w:styleId="323D69FA820F4E0C8A48011BDDF1DE7E">
    <w:name w:val="323D69FA820F4E0C8A48011BDDF1DE7E"/>
  </w:style>
  <w:style w:type="paragraph" w:customStyle="1" w:styleId="1B3FC97AE96C488D8951B16D8C93FF33">
    <w:name w:val="1B3FC97AE96C488D8951B16D8C93FF33"/>
  </w:style>
  <w:style w:type="paragraph" w:customStyle="1" w:styleId="19D9B338E7434011B43FFC1F22889232">
    <w:name w:val="19D9B338E7434011B43FFC1F22889232"/>
  </w:style>
  <w:style w:type="paragraph" w:customStyle="1" w:styleId="6F6B02FA5B9F480685C400A6FFF33A10">
    <w:name w:val="6F6B02FA5B9F480685C400A6FFF33A10"/>
  </w:style>
  <w:style w:type="paragraph" w:customStyle="1" w:styleId="42BEC77EA48642A184833EF6702C4A92">
    <w:name w:val="42BEC77EA48642A184833EF6702C4A92"/>
  </w:style>
  <w:style w:type="paragraph" w:customStyle="1" w:styleId="D7EE3042C2D54D8293BDF13622C85DCA">
    <w:name w:val="D7EE3042C2D54D8293BDF13622C85DCA"/>
  </w:style>
  <w:style w:type="paragraph" w:customStyle="1" w:styleId="EEB1650A954C48D18000711B806A55BC">
    <w:name w:val="EEB1650A954C48D18000711B806A55BC"/>
  </w:style>
  <w:style w:type="paragraph" w:customStyle="1" w:styleId="41CBA78D482649298E840C5688044D81">
    <w:name w:val="41CBA78D482649298E840C5688044D81"/>
  </w:style>
  <w:style w:type="paragraph" w:customStyle="1" w:styleId="0A8A262CA9C44EF3A251F74F017D951C">
    <w:name w:val="0A8A262CA9C44EF3A251F74F017D951C"/>
  </w:style>
  <w:style w:type="paragraph" w:customStyle="1" w:styleId="907BAAFFCB684348A2FE642F2BAA4CE1">
    <w:name w:val="907BAAFFCB684348A2FE642F2BAA4CE1"/>
  </w:style>
  <w:style w:type="paragraph" w:customStyle="1" w:styleId="C8507EFB1E77429D889AD2A211563770">
    <w:name w:val="C8507EFB1E77429D889AD2A211563770"/>
  </w:style>
  <w:style w:type="paragraph" w:customStyle="1" w:styleId="2DD469F92391466FBEF0478A13502ACB">
    <w:name w:val="2DD469F92391466FBEF0478A13502ACB"/>
  </w:style>
  <w:style w:type="paragraph" w:customStyle="1" w:styleId="D830E1BFE56543F492CB6742B66A67E7">
    <w:name w:val="D830E1BFE56543F492CB6742B66A67E7"/>
  </w:style>
  <w:style w:type="paragraph" w:customStyle="1" w:styleId="BA6D76BF6D6D4F46AF652FD67BC901B8">
    <w:name w:val="BA6D76BF6D6D4F46AF652FD67BC901B8"/>
  </w:style>
  <w:style w:type="paragraph" w:customStyle="1" w:styleId="2AB96A54827D4066BDA6307B73D4CC8D">
    <w:name w:val="2AB96A54827D4066BDA6307B73D4CC8D"/>
  </w:style>
  <w:style w:type="paragraph" w:customStyle="1" w:styleId="660A3E913981446B94DA604DCCA4E1F4">
    <w:name w:val="660A3E913981446B94DA604DCCA4E1F4"/>
  </w:style>
  <w:style w:type="paragraph" w:customStyle="1" w:styleId="F42208B88AF94A44859D74033D37D0A3">
    <w:name w:val="F42208B88AF94A44859D74033D37D0A3"/>
  </w:style>
  <w:style w:type="paragraph" w:customStyle="1" w:styleId="EB91933DF3B14B919D505DB95E9CAFDB">
    <w:name w:val="EB91933DF3B14B919D505DB95E9CAFDB"/>
  </w:style>
  <w:style w:type="paragraph" w:customStyle="1" w:styleId="4BADF52C8629485DBA273DAD87EDC4BE">
    <w:name w:val="4BADF52C8629485DBA273DAD87EDC4BE"/>
  </w:style>
  <w:style w:type="paragraph" w:customStyle="1" w:styleId="D53E88E99FD84DA3BA168E6AA13A2B1C">
    <w:name w:val="D53E88E99FD84DA3BA168E6AA13A2B1C"/>
  </w:style>
  <w:style w:type="paragraph" w:customStyle="1" w:styleId="C40AB23C84D246F681AE027E7FC56DD1">
    <w:name w:val="C40AB23C84D246F681AE027E7FC56DD1"/>
  </w:style>
  <w:style w:type="paragraph" w:customStyle="1" w:styleId="634F738A88D84572B487E62328D2D75A">
    <w:name w:val="634F738A88D84572B487E62328D2D75A"/>
  </w:style>
  <w:style w:type="paragraph" w:customStyle="1" w:styleId="0144ED6824564424894C245C8BF149FA">
    <w:name w:val="0144ED6824564424894C245C8BF149FA"/>
  </w:style>
  <w:style w:type="paragraph" w:customStyle="1" w:styleId="5BEE8D80A0E0433DA0A66B9544E2061F">
    <w:name w:val="5BEE8D80A0E0433DA0A66B9544E2061F"/>
  </w:style>
  <w:style w:type="paragraph" w:customStyle="1" w:styleId="65E3BED7306447228EABE012340D51B1">
    <w:name w:val="65E3BED7306447228EABE012340D51B1"/>
  </w:style>
  <w:style w:type="paragraph" w:customStyle="1" w:styleId="B5DDF241A41B429F91C4EC2602FEF117">
    <w:name w:val="B5DDF241A41B429F91C4EC2602FEF117"/>
  </w:style>
  <w:style w:type="paragraph" w:customStyle="1" w:styleId="A02CC398EB034DBF8C9AFD0B164B1CCD">
    <w:name w:val="A02CC398EB034DBF8C9AFD0B164B1CCD"/>
  </w:style>
  <w:style w:type="paragraph" w:customStyle="1" w:styleId="B1C7BAA4243042BE90FDED08679FC08E">
    <w:name w:val="B1C7BAA4243042BE90FDED08679FC08E"/>
    <w:rsid w:val="00FE0D55"/>
  </w:style>
  <w:style w:type="paragraph" w:customStyle="1" w:styleId="406B97FF2D804F8CB7FEA7FEC979671E">
    <w:name w:val="406B97FF2D804F8CB7FEA7FEC979671E"/>
    <w:rsid w:val="00FE0D55"/>
  </w:style>
  <w:style w:type="paragraph" w:customStyle="1" w:styleId="15A1BE891ED64CD1B9ED710EE0DA705A">
    <w:name w:val="15A1BE891ED64CD1B9ED710EE0DA705A"/>
    <w:rsid w:val="00FE0D55"/>
  </w:style>
  <w:style w:type="paragraph" w:customStyle="1" w:styleId="DD3F17A3848B49F2868345EA4D0DA746">
    <w:name w:val="DD3F17A3848B49F2868345EA4D0DA746"/>
    <w:rsid w:val="00FE0D55"/>
  </w:style>
  <w:style w:type="paragraph" w:customStyle="1" w:styleId="413B0A272E4B45CAA1BCD1D842FA91D0">
    <w:name w:val="413B0A272E4B45CAA1BCD1D842FA91D0"/>
    <w:rsid w:val="00FE0D55"/>
  </w:style>
  <w:style w:type="paragraph" w:customStyle="1" w:styleId="29F770BDCD19432CA845838F808E0806">
    <w:name w:val="29F770BDCD19432CA845838F808E0806"/>
    <w:rsid w:val="00FE0D55"/>
  </w:style>
  <w:style w:type="paragraph" w:customStyle="1" w:styleId="069C36851E164CCFB29A219E924F2B98">
    <w:name w:val="069C36851E164CCFB29A219E924F2B98"/>
    <w:rsid w:val="00FE0D55"/>
  </w:style>
  <w:style w:type="paragraph" w:customStyle="1" w:styleId="6D74D670B81844D88480F80195AF9F69">
    <w:name w:val="6D74D670B81844D88480F80195AF9F69"/>
    <w:rsid w:val="00FE0D55"/>
  </w:style>
  <w:style w:type="paragraph" w:customStyle="1" w:styleId="0C0012439298432FA709B4ECE5FA8645">
    <w:name w:val="0C0012439298432FA709B4ECE5FA8645"/>
    <w:rsid w:val="00FE0D55"/>
  </w:style>
  <w:style w:type="paragraph" w:customStyle="1" w:styleId="ED737FBBDB8C48A79295E8662DBEE036">
    <w:name w:val="ED737FBBDB8C48A79295E8662DBEE036"/>
    <w:rsid w:val="00FE0D55"/>
  </w:style>
  <w:style w:type="paragraph" w:customStyle="1" w:styleId="B334675186D44A80876608B69811CD06">
    <w:name w:val="B334675186D44A80876608B69811CD06"/>
    <w:rsid w:val="00FE0D55"/>
  </w:style>
  <w:style w:type="paragraph" w:customStyle="1" w:styleId="7530FA2D77484A3588358BA62D98BC51">
    <w:name w:val="7530FA2D77484A3588358BA62D98BC51"/>
    <w:rsid w:val="00FE0D55"/>
  </w:style>
  <w:style w:type="paragraph" w:customStyle="1" w:styleId="8E764F35D3A649059FE9F444FD0039A8">
    <w:name w:val="8E764F35D3A649059FE9F444FD0039A8"/>
    <w:rsid w:val="00FE0D55"/>
  </w:style>
  <w:style w:type="paragraph" w:customStyle="1" w:styleId="519122430C7045A5B55E312B2FAD74E6">
    <w:name w:val="519122430C7045A5B55E312B2FAD74E6"/>
    <w:rsid w:val="00FE0D55"/>
  </w:style>
  <w:style w:type="paragraph" w:customStyle="1" w:styleId="E9918104A9874D9983B5B1D73597BA89">
    <w:name w:val="E9918104A9874D9983B5B1D73597BA89"/>
    <w:rsid w:val="00FE0D55"/>
  </w:style>
  <w:style w:type="paragraph" w:customStyle="1" w:styleId="203A37A2685546C595475B9262544A4D">
    <w:name w:val="203A37A2685546C595475B9262544A4D"/>
    <w:rsid w:val="00FE0D55"/>
  </w:style>
  <w:style w:type="paragraph" w:customStyle="1" w:styleId="6BACA926A4B648A2AACEF512B2DB2CEC">
    <w:name w:val="6BACA926A4B648A2AACEF512B2DB2CEC"/>
    <w:rsid w:val="00FE0D55"/>
  </w:style>
  <w:style w:type="paragraph" w:customStyle="1" w:styleId="622B6BC049924E1A80EC49895C3D3CAC">
    <w:name w:val="622B6BC049924E1A80EC49895C3D3CAC"/>
    <w:rsid w:val="00FE0D55"/>
  </w:style>
  <w:style w:type="paragraph" w:customStyle="1" w:styleId="76EB6293760B4A389C498F8E318775FA">
    <w:name w:val="76EB6293760B4A389C498F8E318775FA"/>
    <w:rsid w:val="00FE0D55"/>
  </w:style>
  <w:style w:type="paragraph" w:customStyle="1" w:styleId="1C2DBA2DAF8C4A26889315C618AA263D">
    <w:name w:val="1C2DBA2DAF8C4A26889315C618AA263D"/>
    <w:rsid w:val="00FE0D55"/>
  </w:style>
  <w:style w:type="paragraph" w:customStyle="1" w:styleId="AE1E00C756DD4E17BF1647ADB7A7203F">
    <w:name w:val="AE1E00C756DD4E17BF1647ADB7A7203F"/>
    <w:rsid w:val="00FE0D55"/>
  </w:style>
  <w:style w:type="paragraph" w:customStyle="1" w:styleId="9389A671F6DB421785351E9D3EE14525">
    <w:name w:val="9389A671F6DB421785351E9D3EE14525"/>
    <w:rsid w:val="00FE0D55"/>
  </w:style>
  <w:style w:type="paragraph" w:customStyle="1" w:styleId="D36DA8D5EF5D47E493AAA244CD60690B">
    <w:name w:val="D36DA8D5EF5D47E493AAA244CD60690B"/>
    <w:rsid w:val="00FE0D55"/>
  </w:style>
  <w:style w:type="paragraph" w:customStyle="1" w:styleId="E7E6FB30B7364C96AB0E853B32F76A72">
    <w:name w:val="E7E6FB30B7364C96AB0E853B32F76A72"/>
    <w:rsid w:val="00FE0D55"/>
  </w:style>
  <w:style w:type="paragraph" w:customStyle="1" w:styleId="0F382DC83A684E1E9F19CCA8D6D055C1">
    <w:name w:val="0F382DC83A684E1E9F19CCA8D6D055C1"/>
    <w:rsid w:val="00FE0D55"/>
  </w:style>
  <w:style w:type="paragraph" w:customStyle="1" w:styleId="79C47E3B1D1A4419A7A9962E18B0B240">
    <w:name w:val="79C47E3B1D1A4419A7A9962E18B0B240"/>
    <w:rsid w:val="00FE0D55"/>
  </w:style>
  <w:style w:type="paragraph" w:customStyle="1" w:styleId="5DFB5D5CAA2B48E794686E249D6DCD6C">
    <w:name w:val="5DFB5D5CAA2B48E794686E249D6DCD6C"/>
    <w:rsid w:val="00FE0D55"/>
  </w:style>
  <w:style w:type="paragraph" w:customStyle="1" w:styleId="147CFF192F0A461F8198939276FACD14">
    <w:name w:val="147CFF192F0A461F8198939276FACD14"/>
    <w:rsid w:val="00FE0D55"/>
  </w:style>
  <w:style w:type="paragraph" w:customStyle="1" w:styleId="9C79D0711699455B8A58C2E82CD5500C">
    <w:name w:val="9C79D0711699455B8A58C2E82CD5500C"/>
    <w:rsid w:val="00FE0D55"/>
  </w:style>
  <w:style w:type="paragraph" w:customStyle="1" w:styleId="DD2BE8102EE04FBF942A732D22ACC7EB">
    <w:name w:val="DD2BE8102EE04FBF942A732D22ACC7EB"/>
    <w:rsid w:val="00FE0D55"/>
  </w:style>
  <w:style w:type="paragraph" w:customStyle="1" w:styleId="274EE921D6924CFE9C242A1E56BB32B5">
    <w:name w:val="274EE921D6924CFE9C242A1E56BB32B5"/>
    <w:rsid w:val="00FE0D55"/>
  </w:style>
  <w:style w:type="paragraph" w:customStyle="1" w:styleId="0F3D6AA32682478BBE301EA4C0AC5895">
    <w:name w:val="0F3D6AA32682478BBE301EA4C0AC5895"/>
    <w:rsid w:val="00FE0D55"/>
  </w:style>
  <w:style w:type="paragraph" w:customStyle="1" w:styleId="86E19FF2065A4BA6A71AA827D75786CD">
    <w:name w:val="86E19FF2065A4BA6A71AA827D75786CD"/>
    <w:rsid w:val="00FE0D55"/>
  </w:style>
  <w:style w:type="paragraph" w:customStyle="1" w:styleId="78979A4BC6A34F42A912B2C728EACE21">
    <w:name w:val="78979A4BC6A34F42A912B2C728EACE21"/>
    <w:rsid w:val="00FE0D55"/>
  </w:style>
  <w:style w:type="paragraph" w:customStyle="1" w:styleId="D8BF436355F94B69A526B91158039C29">
    <w:name w:val="D8BF436355F94B69A526B91158039C29"/>
    <w:rsid w:val="00FE0D55"/>
  </w:style>
  <w:style w:type="paragraph" w:customStyle="1" w:styleId="BA48DE0323964EB192399BD31C2C0BB0">
    <w:name w:val="BA48DE0323964EB192399BD31C2C0BB0"/>
    <w:rsid w:val="00FE0D55"/>
  </w:style>
  <w:style w:type="paragraph" w:customStyle="1" w:styleId="FD3747B301FF4E4F8C77E36BE50A1970">
    <w:name w:val="FD3747B301FF4E4F8C77E36BE50A1970"/>
    <w:rsid w:val="00FE0D55"/>
  </w:style>
  <w:style w:type="paragraph" w:customStyle="1" w:styleId="AF1E9E7E9A9B41A9857126800EF67467">
    <w:name w:val="AF1E9E7E9A9B41A9857126800EF67467"/>
    <w:rsid w:val="00FE0D55"/>
  </w:style>
  <w:style w:type="paragraph" w:customStyle="1" w:styleId="A0F4106CB9AE4279AA9108D0AD75A28A">
    <w:name w:val="A0F4106CB9AE4279AA9108D0AD75A28A"/>
    <w:rsid w:val="00FE0D55"/>
  </w:style>
  <w:style w:type="paragraph" w:customStyle="1" w:styleId="A9A86E3B73CA4C2AA339050D845095D0">
    <w:name w:val="A9A86E3B73CA4C2AA339050D845095D0"/>
    <w:rsid w:val="00FE0D55"/>
  </w:style>
  <w:style w:type="paragraph" w:customStyle="1" w:styleId="9D72A78A70584965822E489CDC1EC597">
    <w:name w:val="9D72A78A70584965822E489CDC1EC597"/>
    <w:rsid w:val="00FE0D55"/>
  </w:style>
  <w:style w:type="paragraph" w:customStyle="1" w:styleId="B97BCD3D35D74EF7817B925C054C59FE">
    <w:name w:val="B97BCD3D35D74EF7817B925C054C59FE"/>
    <w:rsid w:val="00FE0D55"/>
  </w:style>
  <w:style w:type="paragraph" w:customStyle="1" w:styleId="545835E463BB45A199467BE4BDD23B2F">
    <w:name w:val="545835E463BB45A199467BE4BDD23B2F"/>
    <w:rsid w:val="00FE0D55"/>
  </w:style>
  <w:style w:type="paragraph" w:customStyle="1" w:styleId="AB682FB91FD844318F57FF2AEDB97D64">
    <w:name w:val="AB682FB91FD844318F57FF2AEDB97D64"/>
    <w:rsid w:val="00FE0D55"/>
  </w:style>
  <w:style w:type="paragraph" w:customStyle="1" w:styleId="25406D8DDFE24920A990F4588D91A2BF">
    <w:name w:val="25406D8DDFE24920A990F4588D91A2BF"/>
    <w:rsid w:val="00FE0D55"/>
  </w:style>
  <w:style w:type="paragraph" w:customStyle="1" w:styleId="9950E45A42484881915A5A83C28C50D0">
    <w:name w:val="9950E45A42484881915A5A83C28C50D0"/>
    <w:rsid w:val="00FE0D55"/>
  </w:style>
  <w:style w:type="paragraph" w:customStyle="1" w:styleId="588F2E017CB34FCBBB2D10E78510F215">
    <w:name w:val="588F2E017CB34FCBBB2D10E78510F215"/>
    <w:rsid w:val="00FE0D55"/>
  </w:style>
  <w:style w:type="paragraph" w:customStyle="1" w:styleId="12CEEC63A8A1497A809E40F6FBCFFDCE">
    <w:name w:val="12CEEC63A8A1497A809E40F6FBCFFDCE"/>
    <w:rsid w:val="00FE0D55"/>
  </w:style>
  <w:style w:type="paragraph" w:customStyle="1" w:styleId="14671720AE8A48E2BAE2EDE78781E259">
    <w:name w:val="14671720AE8A48E2BAE2EDE78781E259"/>
    <w:rsid w:val="00FE0D55"/>
  </w:style>
  <w:style w:type="paragraph" w:customStyle="1" w:styleId="E9748465CBEC4ADD9DF7025540A41A9E">
    <w:name w:val="E9748465CBEC4ADD9DF7025540A41A9E"/>
    <w:rsid w:val="00FE0D55"/>
  </w:style>
  <w:style w:type="paragraph" w:customStyle="1" w:styleId="60CFF086F0164CF386E11369F084CE0C">
    <w:name w:val="60CFF086F0164CF386E11369F084CE0C"/>
    <w:rsid w:val="00FE0D55"/>
  </w:style>
  <w:style w:type="paragraph" w:customStyle="1" w:styleId="87018B47DFBD4D5EA738FB8DAC97AFBE">
    <w:name w:val="87018B47DFBD4D5EA738FB8DAC97AFBE"/>
    <w:rsid w:val="00FE0D55"/>
  </w:style>
  <w:style w:type="paragraph" w:customStyle="1" w:styleId="BB23C2E375054958BFFB66C76CEA6FE3">
    <w:name w:val="BB23C2E375054958BFFB66C76CEA6FE3"/>
    <w:rsid w:val="00FE0D55"/>
  </w:style>
  <w:style w:type="paragraph" w:customStyle="1" w:styleId="D456CB6160B248968CFD84F9E41396E3">
    <w:name w:val="D456CB6160B248968CFD84F9E41396E3"/>
    <w:rsid w:val="00FE0D55"/>
  </w:style>
  <w:style w:type="paragraph" w:customStyle="1" w:styleId="6FFE49E683CA419E8F586640AA1272A5">
    <w:name w:val="6FFE49E683CA419E8F586640AA1272A5"/>
    <w:rsid w:val="00FE0D55"/>
  </w:style>
  <w:style w:type="paragraph" w:customStyle="1" w:styleId="C6AA29785C7D4A7181774EDA14B0D52C">
    <w:name w:val="C6AA29785C7D4A7181774EDA14B0D52C"/>
    <w:rsid w:val="00FE0D55"/>
  </w:style>
  <w:style w:type="paragraph" w:customStyle="1" w:styleId="C3752C2EE3A347F0B54A3AF815BA9812">
    <w:name w:val="C3752C2EE3A347F0B54A3AF815BA9812"/>
    <w:rsid w:val="00FE0D55"/>
  </w:style>
  <w:style w:type="paragraph" w:customStyle="1" w:styleId="7C3B906B6FF44452809AE51AF2E2E433">
    <w:name w:val="7C3B906B6FF44452809AE51AF2E2E433"/>
    <w:rsid w:val="00FE0D55"/>
  </w:style>
  <w:style w:type="paragraph" w:customStyle="1" w:styleId="8141DD1C39984AF1B5BFCA895C4FA30C">
    <w:name w:val="8141DD1C39984AF1B5BFCA895C4FA30C"/>
    <w:rsid w:val="00FE0D55"/>
  </w:style>
  <w:style w:type="paragraph" w:customStyle="1" w:styleId="7A40BBCB78424AA0A924F0A85681F1DD">
    <w:name w:val="7A40BBCB78424AA0A924F0A85681F1DD"/>
    <w:rsid w:val="00FE0D55"/>
  </w:style>
  <w:style w:type="paragraph" w:customStyle="1" w:styleId="C143C9C4753640E2A06DB2635A7C379F">
    <w:name w:val="C143C9C4753640E2A06DB2635A7C379F"/>
    <w:rsid w:val="00FE0D55"/>
  </w:style>
  <w:style w:type="paragraph" w:customStyle="1" w:styleId="F05EA260BE994D0FBD63E5C58F40CD07">
    <w:name w:val="F05EA260BE994D0FBD63E5C58F40CD07"/>
    <w:rsid w:val="00FE0D55"/>
  </w:style>
  <w:style w:type="paragraph" w:customStyle="1" w:styleId="00FB89861D894E1D97605C0AC0FFF0D5">
    <w:name w:val="00FB89861D894E1D97605C0AC0FFF0D5"/>
    <w:rsid w:val="00FE0D55"/>
  </w:style>
  <w:style w:type="paragraph" w:customStyle="1" w:styleId="BE343A4789354578A78AACF35A2307AA">
    <w:name w:val="BE343A4789354578A78AACF35A2307AA"/>
    <w:rsid w:val="00FE0D55"/>
  </w:style>
  <w:style w:type="paragraph" w:customStyle="1" w:styleId="57F4F33708FE453E9EFEB1C77CA29377">
    <w:name w:val="57F4F33708FE453E9EFEB1C77CA29377"/>
    <w:rsid w:val="00FE0D55"/>
  </w:style>
  <w:style w:type="paragraph" w:customStyle="1" w:styleId="267E6F8FAB99463E9CD238704BC74986">
    <w:name w:val="267E6F8FAB99463E9CD238704BC74986"/>
    <w:rsid w:val="00FE0D55"/>
  </w:style>
  <w:style w:type="paragraph" w:customStyle="1" w:styleId="853F4D38D3CE490AB6CBEC484D666867">
    <w:name w:val="853F4D38D3CE490AB6CBEC484D666867"/>
    <w:rsid w:val="00FE0D55"/>
  </w:style>
  <w:style w:type="paragraph" w:customStyle="1" w:styleId="12BE2960899642FD8CD5D317AAD0EA06">
    <w:name w:val="12BE2960899642FD8CD5D317AAD0EA06"/>
    <w:rsid w:val="00FE0D55"/>
  </w:style>
  <w:style w:type="paragraph" w:customStyle="1" w:styleId="DBE6F2BBF56441AE8991753C32F6D617">
    <w:name w:val="DBE6F2BBF56441AE8991753C32F6D617"/>
    <w:rsid w:val="00FE0D55"/>
  </w:style>
  <w:style w:type="paragraph" w:customStyle="1" w:styleId="01C6B8571D10438090CC94A44808D617">
    <w:name w:val="01C6B8571D10438090CC94A44808D617"/>
    <w:rsid w:val="00FE0D55"/>
  </w:style>
  <w:style w:type="paragraph" w:customStyle="1" w:styleId="B2D7B526FADF4628ACD2B924F6A3DB14">
    <w:name w:val="B2D7B526FADF4628ACD2B924F6A3DB14"/>
    <w:rsid w:val="00FE0D55"/>
  </w:style>
  <w:style w:type="paragraph" w:customStyle="1" w:styleId="0B426723E9B64FC19FA8D45EBD3A12D1">
    <w:name w:val="0B426723E9B64FC19FA8D45EBD3A12D1"/>
    <w:rsid w:val="00FE0D55"/>
  </w:style>
  <w:style w:type="paragraph" w:customStyle="1" w:styleId="1E4B39B827B44BD6A2E56247AC1561C8">
    <w:name w:val="1E4B39B827B44BD6A2E56247AC1561C8"/>
    <w:rsid w:val="00FE0D55"/>
  </w:style>
  <w:style w:type="paragraph" w:customStyle="1" w:styleId="8F03100D33F3452B8CCCF4DDBD960C9E">
    <w:name w:val="8F03100D33F3452B8CCCF4DDBD960C9E"/>
    <w:rsid w:val="00FE0D55"/>
  </w:style>
  <w:style w:type="paragraph" w:customStyle="1" w:styleId="7981697804CB407C8BEF7FC5F1A32F25">
    <w:name w:val="7981697804CB407C8BEF7FC5F1A32F25"/>
    <w:rsid w:val="00FE0D55"/>
  </w:style>
  <w:style w:type="paragraph" w:customStyle="1" w:styleId="8D5ED4AB8F1449B5814FF07964A96B44">
    <w:name w:val="8D5ED4AB8F1449B5814FF07964A96B44"/>
    <w:rsid w:val="00FE0D55"/>
  </w:style>
  <w:style w:type="paragraph" w:customStyle="1" w:styleId="C250BF9A39C64854BC29D15C45762DB1">
    <w:name w:val="C250BF9A39C64854BC29D15C45762DB1"/>
    <w:rsid w:val="00FE0D55"/>
  </w:style>
  <w:style w:type="paragraph" w:customStyle="1" w:styleId="A60390413ED542C2B4C1E827E847087A">
    <w:name w:val="A60390413ED542C2B4C1E827E847087A"/>
    <w:rsid w:val="00FE0D55"/>
  </w:style>
  <w:style w:type="paragraph" w:customStyle="1" w:styleId="F8048AD42AAD4F46A68A914D7F718F0C">
    <w:name w:val="F8048AD42AAD4F46A68A914D7F718F0C"/>
    <w:rsid w:val="00FE0D55"/>
  </w:style>
  <w:style w:type="paragraph" w:customStyle="1" w:styleId="D253A19C281D4EB98D93F2A4386B9658">
    <w:name w:val="D253A19C281D4EB98D93F2A4386B9658"/>
    <w:rsid w:val="00FE0D55"/>
  </w:style>
  <w:style w:type="paragraph" w:customStyle="1" w:styleId="E8B04D92E9A14934BDE6874A56118BB5">
    <w:name w:val="E8B04D92E9A14934BDE6874A56118BB5"/>
    <w:rsid w:val="00FE0D55"/>
  </w:style>
  <w:style w:type="paragraph" w:customStyle="1" w:styleId="CADAA289247841D2B00B43B18A246FF3">
    <w:name w:val="CADAA289247841D2B00B43B18A246FF3"/>
    <w:rsid w:val="00FE0D55"/>
  </w:style>
  <w:style w:type="paragraph" w:customStyle="1" w:styleId="679A3375C74445EBB688622E04C4571E">
    <w:name w:val="679A3375C74445EBB688622E04C4571E"/>
    <w:rsid w:val="00FE0D55"/>
  </w:style>
  <w:style w:type="paragraph" w:customStyle="1" w:styleId="3D02600F95854C32910D8B9B2F24B735">
    <w:name w:val="3D02600F95854C32910D8B9B2F24B735"/>
    <w:rsid w:val="00FE0D55"/>
  </w:style>
  <w:style w:type="paragraph" w:customStyle="1" w:styleId="C7B2E2992C8D45E1A0F928194DF75800">
    <w:name w:val="C7B2E2992C8D45E1A0F928194DF75800"/>
    <w:rsid w:val="00FE0D55"/>
  </w:style>
  <w:style w:type="paragraph" w:customStyle="1" w:styleId="854EA8EA261F4C13A8C01267C2401FAE">
    <w:name w:val="854EA8EA261F4C13A8C01267C2401FAE"/>
    <w:rsid w:val="00FE0D55"/>
  </w:style>
  <w:style w:type="paragraph" w:customStyle="1" w:styleId="CCB45F619FE34BECA236CC43E721B4CC">
    <w:name w:val="CCB45F619FE34BECA236CC43E721B4CC"/>
    <w:rsid w:val="00FE0D55"/>
  </w:style>
  <w:style w:type="paragraph" w:customStyle="1" w:styleId="2A09F40445F7477795A3DB6CEB6A4B5F">
    <w:name w:val="2A09F40445F7477795A3DB6CEB6A4B5F"/>
    <w:rsid w:val="00FE0D55"/>
  </w:style>
  <w:style w:type="paragraph" w:customStyle="1" w:styleId="B28AE346414347BC84C8BBADFCFFEC96">
    <w:name w:val="B28AE346414347BC84C8BBADFCFFEC96"/>
    <w:rsid w:val="00FE0D55"/>
  </w:style>
  <w:style w:type="paragraph" w:customStyle="1" w:styleId="D112CD16311B4D63800A13996980EB3A">
    <w:name w:val="D112CD16311B4D63800A13996980EB3A"/>
    <w:rsid w:val="00FE0D55"/>
  </w:style>
  <w:style w:type="paragraph" w:customStyle="1" w:styleId="3CE82F4947804FE8A645BA8DBD9BB671">
    <w:name w:val="3CE82F4947804FE8A645BA8DBD9BB671"/>
    <w:rsid w:val="00FE0D55"/>
  </w:style>
  <w:style w:type="paragraph" w:customStyle="1" w:styleId="6D8313028C3944FCBBC697BFE953F018">
    <w:name w:val="6D8313028C3944FCBBC697BFE953F018"/>
    <w:rsid w:val="00FE0D55"/>
  </w:style>
  <w:style w:type="paragraph" w:customStyle="1" w:styleId="C74326E82DD54E9FBAC3A7583D2C2CD5">
    <w:name w:val="C74326E82DD54E9FBAC3A7583D2C2CD5"/>
    <w:rsid w:val="00FE0D55"/>
  </w:style>
  <w:style w:type="paragraph" w:customStyle="1" w:styleId="98C415EDBADA4069B1C34A808589C9DD">
    <w:name w:val="98C415EDBADA4069B1C34A808589C9DD"/>
    <w:rsid w:val="00FE0D55"/>
  </w:style>
  <w:style w:type="paragraph" w:customStyle="1" w:styleId="21979A65F10F48FB92B4A2AE1D26107D">
    <w:name w:val="21979A65F10F48FB92B4A2AE1D26107D"/>
    <w:rsid w:val="00FE0D55"/>
  </w:style>
  <w:style w:type="paragraph" w:customStyle="1" w:styleId="DBF1F43317924884AA09E1709C517A12">
    <w:name w:val="DBF1F43317924884AA09E1709C517A12"/>
    <w:rsid w:val="00FE0D55"/>
  </w:style>
  <w:style w:type="paragraph" w:customStyle="1" w:styleId="8DB7C058B24B46318B9C5F92E913375B">
    <w:name w:val="8DB7C058B24B46318B9C5F92E913375B"/>
    <w:rsid w:val="00FE0D55"/>
  </w:style>
  <w:style w:type="paragraph" w:customStyle="1" w:styleId="53E206E893CD4C179C054F2E6B8993EE">
    <w:name w:val="53E206E893CD4C179C054F2E6B8993EE"/>
    <w:rsid w:val="00FE0D55"/>
  </w:style>
  <w:style w:type="paragraph" w:customStyle="1" w:styleId="403A9F0B4E5341EFABBB39A657D1195A">
    <w:name w:val="403A9F0B4E5341EFABBB39A657D1195A"/>
    <w:rsid w:val="00FE0D55"/>
  </w:style>
  <w:style w:type="paragraph" w:customStyle="1" w:styleId="D664A0B3A6E44E9AB5E75C2FBDFD0CBC">
    <w:name w:val="D664A0B3A6E44E9AB5E75C2FBDFD0CBC"/>
    <w:rsid w:val="00FE0D55"/>
  </w:style>
  <w:style w:type="paragraph" w:customStyle="1" w:styleId="515505CD733B42BB9DB6947B9239552C">
    <w:name w:val="515505CD733B42BB9DB6947B9239552C"/>
    <w:rsid w:val="00FE0D55"/>
  </w:style>
  <w:style w:type="paragraph" w:customStyle="1" w:styleId="7D13443582604E1A80AD969FD31DFFDA">
    <w:name w:val="7D13443582604E1A80AD969FD31DFFDA"/>
    <w:rsid w:val="00FE0D55"/>
  </w:style>
  <w:style w:type="paragraph" w:customStyle="1" w:styleId="F6A916FDEBD34FF6A0D4EDFF78D7E252">
    <w:name w:val="F6A916FDEBD34FF6A0D4EDFF78D7E252"/>
    <w:rsid w:val="00FE0D55"/>
  </w:style>
  <w:style w:type="paragraph" w:customStyle="1" w:styleId="4FFC0BD0836C4C07AA648BC3ADC7646E">
    <w:name w:val="4FFC0BD0836C4C07AA648BC3ADC7646E"/>
    <w:rsid w:val="00FE0D55"/>
  </w:style>
  <w:style w:type="paragraph" w:customStyle="1" w:styleId="A17A8EAD787743FC9DD22B1456974C3F">
    <w:name w:val="A17A8EAD787743FC9DD22B1456974C3F"/>
    <w:rsid w:val="00FE0D55"/>
  </w:style>
  <w:style w:type="paragraph" w:customStyle="1" w:styleId="08EA426CB37C446AA3CFCBD4022AF762">
    <w:name w:val="08EA426CB37C446AA3CFCBD4022AF762"/>
    <w:rsid w:val="00FE0D55"/>
  </w:style>
  <w:style w:type="paragraph" w:customStyle="1" w:styleId="B4390B112B8449469A4570D31B375505">
    <w:name w:val="B4390B112B8449469A4570D31B375505"/>
    <w:rsid w:val="00FE0D5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Miljødirektoratet">
      <a:dk1>
        <a:srgbClr val="000000"/>
      </a:dk1>
      <a:lt1>
        <a:srgbClr val="FFFFFF"/>
      </a:lt1>
      <a:dk2>
        <a:srgbClr val="005E5D"/>
      </a:dk2>
      <a:lt2>
        <a:srgbClr val="FCFAF6"/>
      </a:lt2>
      <a:accent1>
        <a:srgbClr val="005E5D"/>
      </a:accent1>
      <a:accent2>
        <a:srgbClr val="337E7D"/>
      </a:accent2>
      <a:accent3>
        <a:srgbClr val="40C1AC"/>
      </a:accent3>
      <a:accent4>
        <a:srgbClr val="D86018"/>
      </a:accent4>
      <a:accent5>
        <a:srgbClr val="EFBE7D"/>
      </a:accent5>
      <a:accent6>
        <a:srgbClr val="F5F1E5"/>
      </a:accent6>
      <a:hlink>
        <a:srgbClr val="0072CE"/>
      </a:hlink>
      <a:folHlink>
        <a:srgbClr val="B9D9EB"/>
      </a:folHlink>
    </a:clrScheme>
    <a:fontScheme name="Open Sans">
      <a:majorFont>
        <a:latin typeface="Open Sans"/>
        <a:ea typeface=""/>
        <a:cs typeface=""/>
      </a:majorFont>
      <a:minorFont>
        <a:latin typeface="Open Sa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rgbClr val="006964"/>
        </a:solidFill>
        <a:ln w="6350">
          <a:noFill/>
        </a:ln>
        <a:effectLst/>
      </a:spPr>
      <a:bodyPr rot="0" spcFirstLastPara="0" vertOverflow="overflow" horzOverflow="overflow" vert="horz" wrap="square" lIns="144000" tIns="288000" rIns="144000" bIns="28800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root>
  <tittel/>
  <pubnr/>
  <mnummer/>
  <aar/>
</root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</b:Sourc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chivedBy xmlns="a5371eda-8a28-46d0-a4ba-9808c41862d4" xsi:nil="true"/>
    <ArchivedTo xmlns="a5371eda-8a28-46d0-a4ba-9808c41862d4">
      <Url xsi:nil="true"/>
      <Description xsi:nil="true"/>
    </ArchivedTo>
    <Archived xmlns="a5371eda-8a28-46d0-a4ba-9808c41862d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66276068F3374AAE77236ADE0FD900" ma:contentTypeVersion="16" ma:contentTypeDescription="Opprett et nytt dokument." ma:contentTypeScope="" ma:versionID="30bf4874267c4f42f363280615c05b0c">
  <xsd:schema xmlns:xsd="http://www.w3.org/2001/XMLSchema" xmlns:xs="http://www.w3.org/2001/XMLSchema" xmlns:p="http://schemas.microsoft.com/office/2006/metadata/properties" xmlns:ns2="a5371eda-8a28-46d0-a4ba-9808c41862d4" xmlns:ns3="3e52a28c-e35c-4212-b90f-278dbfc1f45e" targetNamespace="http://schemas.microsoft.com/office/2006/metadata/properties" ma:root="true" ma:fieldsID="d245d0f31cbaebd2ad49838c08bcf19b" ns2:_="" ns3:_="">
    <xsd:import namespace="a5371eda-8a28-46d0-a4ba-9808c41862d4"/>
    <xsd:import namespace="3e52a28c-e35c-4212-b90f-278dbfc1f4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Archived" minOccurs="0"/>
                <xsd:element ref="ns2:ArchivedBy" minOccurs="0"/>
                <xsd:element ref="ns2:ArchivedTo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371eda-8a28-46d0-a4ba-9808c41862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Archived" ma:index="17" nillable="true" ma:displayName="Arkivert" ma:internalName="Archived">
      <xsd:simpleType>
        <xsd:restriction base="dms:DateTime"/>
      </xsd:simpleType>
    </xsd:element>
    <xsd:element name="ArchivedBy" ma:index="18" nillable="true" ma:displayName="Arkivert av" ma:internalName="ArchivedBy">
      <xsd:simpleType>
        <xsd:restriction base="dms:Text"/>
      </xsd:simpleType>
    </xsd:element>
    <xsd:element name="ArchivedTo" ma:index="19" nillable="true" ma:displayName="Arkivert til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2a28c-e35c-4212-b90f-278dbfc1f45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21B7BA-516A-49D2-84BB-961ED454A501}">
  <ds:schemaRefs/>
</ds:datastoreItem>
</file>

<file path=customXml/itemProps2.xml><?xml version="1.0" encoding="utf-8"?>
<ds:datastoreItem xmlns:ds="http://schemas.openxmlformats.org/officeDocument/2006/customXml" ds:itemID="{3C1DE65D-5C7D-4552-BEA1-AA9A5215FE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3130F7F-824B-43D9-BAEF-DC759ED8C7A6}">
  <ds:schemaRefs>
    <ds:schemaRef ds:uri="http://schemas.microsoft.com/office/2006/metadata/properties"/>
    <ds:schemaRef ds:uri="http://schemas.microsoft.com/office/infopath/2007/PartnerControls"/>
    <ds:schemaRef ds:uri="a5371eda-8a28-46d0-a4ba-9808c41862d4"/>
  </ds:schemaRefs>
</ds:datastoreItem>
</file>

<file path=customXml/itemProps4.xml><?xml version="1.0" encoding="utf-8"?>
<ds:datastoreItem xmlns:ds="http://schemas.openxmlformats.org/officeDocument/2006/customXml" ds:itemID="{85BCC96B-FF72-44C6-929F-6464A4E8D93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F858FD7-A2A0-4E48-BCB8-412244A979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371eda-8a28-46d0-a4ba-9808c41862d4"/>
    <ds:schemaRef ds:uri="3e52a28c-e35c-4212-b90f-278dbfc1f4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f999e2e9-5aa8-467f-9eca-df0d6c4eaf13}" enabled="0" method="" siteId="{f999e2e9-5aa8-467f-9eca-df0d6c4eaf1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Tom</Template>
  <TotalTime>5183</TotalTime>
  <Pages>3</Pages>
  <Words>389</Words>
  <Characters>2066</Characters>
  <Application>Microsoft Office Word</Application>
  <DocSecurity>0</DocSecurity>
  <PresentationFormat/>
  <Lines>17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Forfatter</dc:creator>
  <cp:keywords/>
  <dc:description/>
  <cp:lastModifiedBy>Gunn Lise Haugestøl</cp:lastModifiedBy>
  <cp:revision>9</cp:revision>
  <dcterms:created xsi:type="dcterms:W3CDTF">2026-04-10T08:58:00Z</dcterms:created>
  <dcterms:modified xsi:type="dcterms:W3CDTF">2026-04-15T13:02:00Z</dcterms:modified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 by">
    <vt:lpwstr>addpoint.no</vt:lpwstr>
  </property>
  <property fmtid="{D5CDD505-2E9C-101B-9397-08002B2CF9AE}" pid="3" name="ContentTypeId">
    <vt:lpwstr>0x010100E266276068F3374AAE77236ADE0FD900</vt:lpwstr>
  </property>
  <property fmtid="{D5CDD505-2E9C-101B-9397-08002B2CF9AE}" pid="4" name="MediaServiceImageTags">
    <vt:lpwstr/>
  </property>
</Properties>
</file>